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5EB8DB" w14:textId="057A7553" w:rsidR="00491B68" w:rsidRDefault="00491B68" w:rsidP="000B70FB">
      <w:pPr>
        <w:pStyle w:val="ezdravienormal"/>
      </w:pPr>
    </w:p>
    <w:tbl>
      <w:tblPr>
        <w:tblStyle w:val="ezdravietabulka1"/>
        <w:tblW w:w="9855" w:type="dxa"/>
        <w:tblLook w:val="04A0" w:firstRow="1" w:lastRow="0" w:firstColumn="1" w:lastColumn="0" w:noHBand="0" w:noVBand="1"/>
      </w:tblPr>
      <w:tblGrid>
        <w:gridCol w:w="1879"/>
        <w:gridCol w:w="4091"/>
        <w:gridCol w:w="1425"/>
        <w:gridCol w:w="2460"/>
      </w:tblGrid>
      <w:tr w:rsidR="007C2841" w14:paraId="19D62C28" w14:textId="77777777" w:rsidTr="0135CC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9"/>
        </w:trPr>
        <w:tc>
          <w:tcPr>
            <w:tcW w:w="9855" w:type="dxa"/>
            <w:gridSpan w:val="4"/>
          </w:tcPr>
          <w:p w14:paraId="365EA065" w14:textId="3C1BC97B" w:rsidR="007C2841" w:rsidRDefault="00E105CC" w:rsidP="006F3BCF">
            <w:pPr>
              <w:pStyle w:val="ezdravienormal"/>
            </w:pPr>
            <w:r>
              <w:t>ZÁ</w:t>
            </w:r>
            <w:r w:rsidR="00B16C0D">
              <w:t xml:space="preserve">ZNAM ZO </w:t>
            </w:r>
            <w:r w:rsidR="00843D1B">
              <w:t xml:space="preserve">STRETNUTIA K PROJEKTU </w:t>
            </w:r>
          </w:p>
          <w:p w14:paraId="4FD42D2E" w14:textId="542BE163" w:rsidR="006F3BCF" w:rsidRPr="00E354CC" w:rsidRDefault="00710E65" w:rsidP="007700EF">
            <w:pPr>
              <w:pStyle w:val="ezdravienormal"/>
              <w:rPr>
                <w:rFonts w:ascii="Arial" w:hAnsi="Arial" w:cs="Arial"/>
              </w:rPr>
            </w:pPr>
            <w:r w:rsidRPr="00710E65">
              <w:rPr>
                <w:rFonts w:ascii="Arial" w:hAnsi="Arial" w:cs="Arial"/>
              </w:rPr>
              <w:t>Nástroj na zabezpečenie plánovania rádioterapie s podporou umelej inteligencie</w:t>
            </w:r>
          </w:p>
        </w:tc>
      </w:tr>
      <w:tr w:rsidR="00065B9A" w14:paraId="62AFB961" w14:textId="77777777" w:rsidTr="0135CCC2">
        <w:trPr>
          <w:trHeight w:val="397"/>
        </w:trPr>
        <w:tc>
          <w:tcPr>
            <w:tcW w:w="1879" w:type="dxa"/>
            <w:vAlign w:val="center"/>
          </w:tcPr>
          <w:p w14:paraId="4868CA54" w14:textId="77777777" w:rsid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Dátum</w:t>
            </w:r>
          </w:p>
          <w:p w14:paraId="7726E383" w14:textId="77777777" w:rsidR="00065B9A" w:rsidRP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konania:</w:t>
            </w:r>
          </w:p>
        </w:tc>
        <w:tc>
          <w:tcPr>
            <w:tcW w:w="4091" w:type="dxa"/>
            <w:vAlign w:val="center"/>
          </w:tcPr>
          <w:p w14:paraId="29F3011E" w14:textId="37516A3D" w:rsidR="00065B9A" w:rsidRDefault="00D24B0A" w:rsidP="00EC0B8B">
            <w:pPr>
              <w:pStyle w:val="ezdravienormal"/>
            </w:pPr>
            <w:r>
              <w:t>31</w:t>
            </w:r>
            <w:r w:rsidR="00297F40">
              <w:t>.07</w:t>
            </w:r>
            <w:r w:rsidR="3958ECAA">
              <w:t>.2024</w:t>
            </w:r>
          </w:p>
        </w:tc>
        <w:tc>
          <w:tcPr>
            <w:tcW w:w="1425" w:type="dxa"/>
            <w:vAlign w:val="center"/>
          </w:tcPr>
          <w:p w14:paraId="6A7E9E5C" w14:textId="77777777" w:rsidR="00065B9A" w:rsidRP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Miesto konania:</w:t>
            </w:r>
          </w:p>
        </w:tc>
        <w:tc>
          <w:tcPr>
            <w:tcW w:w="2460" w:type="dxa"/>
            <w:vAlign w:val="center"/>
          </w:tcPr>
          <w:p w14:paraId="168E0DAF" w14:textId="3EAFD873" w:rsidR="00065B9A" w:rsidRDefault="0030234F" w:rsidP="00843D1B">
            <w:pPr>
              <w:pStyle w:val="ezdravienormal"/>
            </w:pPr>
            <w:r>
              <w:t>MZ SR, Bárdošova 2</w:t>
            </w:r>
            <w:r w:rsidR="00802AE4">
              <w:t>, Bratislava</w:t>
            </w:r>
          </w:p>
        </w:tc>
      </w:tr>
      <w:tr w:rsidR="00065B9A" w14:paraId="58CFA8E6" w14:textId="77777777" w:rsidTr="0135CCC2">
        <w:trPr>
          <w:trHeight w:val="397"/>
        </w:trPr>
        <w:tc>
          <w:tcPr>
            <w:tcW w:w="1879" w:type="dxa"/>
            <w:tcBorders>
              <w:bottom w:val="single" w:sz="4" w:space="0" w:color="005293" w:themeColor="accent1"/>
            </w:tcBorders>
            <w:vAlign w:val="center"/>
          </w:tcPr>
          <w:p w14:paraId="0A67B108" w14:textId="77777777" w:rsidR="00065B9A" w:rsidRP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Čas (od – do):</w:t>
            </w:r>
          </w:p>
        </w:tc>
        <w:tc>
          <w:tcPr>
            <w:tcW w:w="4091" w:type="dxa"/>
            <w:tcBorders>
              <w:bottom w:val="single" w:sz="4" w:space="0" w:color="005293" w:themeColor="accent1"/>
            </w:tcBorders>
            <w:vAlign w:val="center"/>
          </w:tcPr>
          <w:p w14:paraId="46FF3DDF" w14:textId="317F653D" w:rsidR="00065B9A" w:rsidRDefault="001F02EE" w:rsidP="00D24B0A">
            <w:pPr>
              <w:pStyle w:val="ezdravienormal"/>
            </w:pPr>
            <w:r>
              <w:t>1</w:t>
            </w:r>
            <w:r w:rsidR="00D24B0A">
              <w:t>4</w:t>
            </w:r>
            <w:r>
              <w:t>.00 hod. – 1</w:t>
            </w:r>
            <w:r w:rsidR="00D24B0A">
              <w:t>5</w:t>
            </w:r>
            <w:r>
              <w:t>.0</w:t>
            </w:r>
            <w:r w:rsidR="3958ECAA">
              <w:t>0 hod.</w:t>
            </w:r>
          </w:p>
        </w:tc>
        <w:tc>
          <w:tcPr>
            <w:tcW w:w="1425" w:type="dxa"/>
            <w:tcBorders>
              <w:bottom w:val="single" w:sz="4" w:space="0" w:color="005293" w:themeColor="accent1"/>
            </w:tcBorders>
            <w:vAlign w:val="center"/>
          </w:tcPr>
          <w:p w14:paraId="48F5762B" w14:textId="6B3E14CF" w:rsidR="00065B9A" w:rsidRPr="00065B9A" w:rsidRDefault="00C46F87" w:rsidP="00333ED5">
            <w:pPr>
              <w:pStyle w:val="ezdravienormal"/>
              <w:rPr>
                <w:b/>
              </w:rPr>
            </w:pPr>
            <w:r>
              <w:rPr>
                <w:b/>
              </w:rPr>
              <w:t>Organizátor</w:t>
            </w:r>
            <w:r w:rsidR="00065B9A" w:rsidRPr="00065B9A">
              <w:rPr>
                <w:b/>
              </w:rPr>
              <w:t>:</w:t>
            </w:r>
          </w:p>
        </w:tc>
        <w:tc>
          <w:tcPr>
            <w:tcW w:w="2460" w:type="dxa"/>
            <w:tcBorders>
              <w:bottom w:val="single" w:sz="4" w:space="0" w:color="005293" w:themeColor="accent1"/>
            </w:tcBorders>
            <w:vAlign w:val="center"/>
          </w:tcPr>
          <w:p w14:paraId="0BC32784" w14:textId="284F60DB" w:rsidR="00065B9A" w:rsidRDefault="00843D1B" w:rsidP="00843D1B">
            <w:pPr>
              <w:pStyle w:val="ezdravienormal"/>
            </w:pPr>
            <w:r>
              <w:t>Mgr. Tomáš Švec</w:t>
            </w:r>
          </w:p>
        </w:tc>
      </w:tr>
      <w:tr w:rsidR="002C15DD" w14:paraId="75C470C0" w14:textId="77777777" w:rsidTr="0135CCC2">
        <w:trPr>
          <w:trHeight w:val="397"/>
        </w:trPr>
        <w:tc>
          <w:tcPr>
            <w:tcW w:w="1879" w:type="dxa"/>
            <w:tcBorders>
              <w:bottom w:val="nil"/>
              <w:right w:val="nil"/>
            </w:tcBorders>
            <w:vAlign w:val="center"/>
          </w:tcPr>
          <w:p w14:paraId="318F775E" w14:textId="77777777" w:rsidR="002C15DD" w:rsidRPr="00065B9A" w:rsidRDefault="002C15DD" w:rsidP="00333ED5">
            <w:pPr>
              <w:pStyle w:val="ezdravienormal"/>
              <w:rPr>
                <w:b/>
              </w:rPr>
            </w:pPr>
          </w:p>
        </w:tc>
        <w:tc>
          <w:tcPr>
            <w:tcW w:w="4091" w:type="dxa"/>
            <w:tcBorders>
              <w:left w:val="nil"/>
              <w:right w:val="nil"/>
            </w:tcBorders>
            <w:vAlign w:val="center"/>
          </w:tcPr>
          <w:p w14:paraId="67E315A1" w14:textId="77777777" w:rsidR="002C15DD" w:rsidRDefault="002C15DD" w:rsidP="00333ED5">
            <w:pPr>
              <w:pStyle w:val="ezdravienormal"/>
            </w:pPr>
          </w:p>
        </w:tc>
        <w:tc>
          <w:tcPr>
            <w:tcW w:w="1425" w:type="dxa"/>
            <w:tcBorders>
              <w:left w:val="nil"/>
              <w:right w:val="nil"/>
            </w:tcBorders>
            <w:vAlign w:val="center"/>
          </w:tcPr>
          <w:p w14:paraId="0DC1C271" w14:textId="77777777" w:rsidR="002C15DD" w:rsidRPr="00065B9A" w:rsidRDefault="002C15DD" w:rsidP="00333ED5">
            <w:pPr>
              <w:pStyle w:val="ezdravienormal"/>
              <w:rPr>
                <w:b/>
              </w:rPr>
            </w:pPr>
          </w:p>
        </w:tc>
        <w:tc>
          <w:tcPr>
            <w:tcW w:w="2460" w:type="dxa"/>
            <w:tcBorders>
              <w:left w:val="nil"/>
            </w:tcBorders>
            <w:vAlign w:val="center"/>
          </w:tcPr>
          <w:p w14:paraId="5D4D33AE" w14:textId="77777777" w:rsidR="002C15DD" w:rsidRDefault="002C15DD" w:rsidP="00333ED5">
            <w:pPr>
              <w:pStyle w:val="ezdravienormal"/>
            </w:pPr>
          </w:p>
        </w:tc>
      </w:tr>
      <w:tr w:rsidR="002D49CA" w14:paraId="497017DB" w14:textId="77777777" w:rsidTr="0135CCC2">
        <w:trPr>
          <w:trHeight w:val="397"/>
        </w:trPr>
        <w:tc>
          <w:tcPr>
            <w:tcW w:w="1879" w:type="dxa"/>
            <w:tcBorders>
              <w:top w:val="nil"/>
            </w:tcBorders>
            <w:vAlign w:val="center"/>
          </w:tcPr>
          <w:p w14:paraId="0C266E17" w14:textId="77777777" w:rsidR="002D49CA" w:rsidRPr="00065B9A" w:rsidRDefault="002D49CA" w:rsidP="00333ED5">
            <w:pPr>
              <w:pStyle w:val="ezdravienormal"/>
              <w:rPr>
                <w:b/>
              </w:rPr>
            </w:pPr>
          </w:p>
        </w:tc>
        <w:tc>
          <w:tcPr>
            <w:tcW w:w="4091" w:type="dxa"/>
            <w:vAlign w:val="center"/>
          </w:tcPr>
          <w:p w14:paraId="395A110B" w14:textId="4BEB2530" w:rsidR="002D49CA" w:rsidRPr="002C15DD" w:rsidRDefault="003C38BE" w:rsidP="00333ED5">
            <w:pPr>
              <w:pStyle w:val="ezdravienormal"/>
              <w:rPr>
                <w:b/>
              </w:rPr>
            </w:pPr>
            <w:r>
              <w:rPr>
                <w:b/>
              </w:rPr>
              <w:t>Prítomní</w:t>
            </w:r>
          </w:p>
        </w:tc>
        <w:tc>
          <w:tcPr>
            <w:tcW w:w="3885" w:type="dxa"/>
            <w:gridSpan w:val="2"/>
            <w:vAlign w:val="center"/>
          </w:tcPr>
          <w:p w14:paraId="4F4C9EAC" w14:textId="6460D021" w:rsidR="002D49CA" w:rsidRPr="002C15DD" w:rsidRDefault="00146021" w:rsidP="002D49CA">
            <w:pPr>
              <w:pStyle w:val="ezdravienormal"/>
              <w:rPr>
                <w:b/>
              </w:rPr>
            </w:pPr>
            <w:r>
              <w:rPr>
                <w:b/>
              </w:rPr>
              <w:t xml:space="preserve">Prizvaní </w:t>
            </w:r>
          </w:p>
        </w:tc>
      </w:tr>
      <w:tr w:rsidR="006F3BCF" w14:paraId="098C1677" w14:textId="77777777" w:rsidTr="0135CCC2">
        <w:trPr>
          <w:trHeight w:val="1732"/>
        </w:trPr>
        <w:tc>
          <w:tcPr>
            <w:tcW w:w="1879" w:type="dxa"/>
            <w:vAlign w:val="center"/>
          </w:tcPr>
          <w:p w14:paraId="6C50118F" w14:textId="77777777" w:rsidR="006F3BCF" w:rsidRPr="00065B9A" w:rsidRDefault="006F3BCF" w:rsidP="006F3BCF">
            <w:pPr>
              <w:pStyle w:val="ezdravienormal"/>
              <w:rPr>
                <w:b/>
              </w:rPr>
            </w:pPr>
            <w:r w:rsidRPr="002C15DD">
              <w:rPr>
                <w:b/>
              </w:rPr>
              <w:t>Účastníci:</w:t>
            </w:r>
          </w:p>
        </w:tc>
        <w:tc>
          <w:tcPr>
            <w:tcW w:w="4091" w:type="dxa"/>
            <w:vAlign w:val="center"/>
          </w:tcPr>
          <w:p w14:paraId="4005F3AF" w14:textId="6E56BC57" w:rsidR="006F3BCF" w:rsidRPr="00CA4CFC" w:rsidRDefault="00942C4D" w:rsidP="3958ECAA">
            <w:pPr>
              <w:pStyle w:val="ezdravienormal"/>
              <w:jc w:val="left"/>
              <w:rPr>
                <w:rFonts w:cstheme="majorBidi"/>
              </w:rPr>
            </w:pPr>
            <w:r>
              <w:rPr>
                <w:rFonts w:cstheme="majorBidi"/>
              </w:rPr>
              <w:t xml:space="preserve">Tomáš Švec, SDI, MZ SR </w:t>
            </w:r>
            <w:r w:rsidR="00D24B0A">
              <w:rPr>
                <w:rFonts w:cstheme="majorBidi"/>
              </w:rPr>
              <w:t>(online)</w:t>
            </w:r>
          </w:p>
          <w:p w14:paraId="205B0120" w14:textId="6722FBCB" w:rsidR="00FE4EF8" w:rsidRDefault="00942C4D" w:rsidP="3958ECAA">
            <w:pPr>
              <w:pStyle w:val="ezdravienormal"/>
              <w:jc w:val="left"/>
              <w:rPr>
                <w:rFonts w:cstheme="majorBidi"/>
              </w:rPr>
            </w:pPr>
            <w:r>
              <w:rPr>
                <w:rFonts w:cstheme="majorBidi"/>
              </w:rPr>
              <w:t xml:space="preserve">Martin Fobel, SDI, MZ SR </w:t>
            </w:r>
            <w:r w:rsidR="00D24B0A">
              <w:rPr>
                <w:rFonts w:cstheme="majorBidi"/>
              </w:rPr>
              <w:t>(online)</w:t>
            </w:r>
          </w:p>
          <w:p w14:paraId="76DCD5AD" w14:textId="5B0F8B9C" w:rsidR="0030234F" w:rsidRDefault="00942C4D" w:rsidP="3958ECAA">
            <w:pPr>
              <w:pStyle w:val="ezdravienormal"/>
              <w:jc w:val="left"/>
              <w:rPr>
                <w:rFonts w:cstheme="majorBidi"/>
              </w:rPr>
            </w:pPr>
            <w:r>
              <w:rPr>
                <w:rFonts w:cstheme="majorBidi"/>
              </w:rPr>
              <w:t xml:space="preserve">Martin </w:t>
            </w:r>
            <w:proofErr w:type="spellStart"/>
            <w:r>
              <w:rPr>
                <w:rFonts w:cstheme="majorBidi"/>
              </w:rPr>
              <w:t>Šalat</w:t>
            </w:r>
            <w:proofErr w:type="spellEnd"/>
            <w:r w:rsidR="00262DA2">
              <w:rPr>
                <w:rFonts w:cstheme="majorBidi"/>
              </w:rPr>
              <w:t>, Siemens</w:t>
            </w:r>
            <w:r w:rsidR="00D24B0A">
              <w:rPr>
                <w:rFonts w:cstheme="majorBidi"/>
              </w:rPr>
              <w:t xml:space="preserve"> </w:t>
            </w:r>
            <w:r w:rsidR="00D24B0A">
              <w:rPr>
                <w:rFonts w:cstheme="majorBidi"/>
              </w:rPr>
              <w:t>(online)</w:t>
            </w:r>
          </w:p>
          <w:p w14:paraId="19E055D8" w14:textId="02FA0626" w:rsidR="001F02EE" w:rsidRPr="00D24B0A" w:rsidRDefault="00942C4D" w:rsidP="3958ECAA">
            <w:pPr>
              <w:pStyle w:val="ezdravienormal"/>
              <w:jc w:val="left"/>
              <w:rPr>
                <w:rFonts w:cstheme="majorBidi"/>
              </w:rPr>
            </w:pPr>
            <w:r>
              <w:rPr>
                <w:rFonts w:cstheme="majorBidi"/>
              </w:rPr>
              <w:t xml:space="preserve">Miroslav </w:t>
            </w:r>
            <w:proofErr w:type="spellStart"/>
            <w:r>
              <w:rPr>
                <w:rFonts w:cstheme="majorBidi"/>
              </w:rPr>
              <w:t>Janovčík</w:t>
            </w:r>
            <w:proofErr w:type="spellEnd"/>
            <w:r w:rsidR="00262DA2">
              <w:rPr>
                <w:rFonts w:cstheme="majorBidi"/>
              </w:rPr>
              <w:t>, Siemens</w:t>
            </w:r>
            <w:r w:rsidR="00D24B0A">
              <w:rPr>
                <w:rFonts w:cstheme="majorBidi"/>
              </w:rPr>
              <w:t xml:space="preserve"> </w:t>
            </w:r>
            <w:r w:rsidR="00D24B0A">
              <w:rPr>
                <w:rFonts w:cstheme="majorBidi"/>
              </w:rPr>
              <w:t>(online)</w:t>
            </w:r>
          </w:p>
        </w:tc>
        <w:tc>
          <w:tcPr>
            <w:tcW w:w="3885" w:type="dxa"/>
            <w:gridSpan w:val="2"/>
            <w:vAlign w:val="center"/>
          </w:tcPr>
          <w:p w14:paraId="4E4A0AC5" w14:textId="6B0AF1C3" w:rsidR="006F3BCF" w:rsidRPr="00902E72" w:rsidRDefault="00E354CC" w:rsidP="00ED2585">
            <w:pPr>
              <w:pStyle w:val="ezdravienormal"/>
            </w:pPr>
            <w:r>
              <w:t>-</w:t>
            </w:r>
          </w:p>
        </w:tc>
      </w:tr>
    </w:tbl>
    <w:p w14:paraId="1A0C360D" w14:textId="77777777" w:rsidR="00317D97" w:rsidRDefault="00317D97" w:rsidP="00317D97">
      <w:pPr>
        <w:pStyle w:val="ezdravieodrazkaabecedna"/>
        <w:numPr>
          <w:ilvl w:val="0"/>
          <w:numId w:val="0"/>
        </w:numPr>
      </w:pPr>
    </w:p>
    <w:p w14:paraId="61824938" w14:textId="7C002AAA" w:rsidR="00317D97" w:rsidRDefault="00101576" w:rsidP="00317D97">
      <w:pPr>
        <w:pStyle w:val="ezdravieodrazkacislovana"/>
        <w:rPr>
          <w:b/>
          <w:color w:val="005293" w:themeColor="accent1"/>
        </w:rPr>
      </w:pPr>
      <w:r>
        <w:rPr>
          <w:b/>
          <w:color w:val="005293" w:themeColor="accent1"/>
        </w:rPr>
        <w:t>Program</w:t>
      </w:r>
      <w:r w:rsidR="006F3BCF">
        <w:rPr>
          <w:b/>
          <w:color w:val="005293" w:themeColor="accent1"/>
        </w:rPr>
        <w:t xml:space="preserve"> zasadnutia</w:t>
      </w:r>
    </w:p>
    <w:p w14:paraId="5E3FC188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tbl>
      <w:tblPr>
        <w:tblStyle w:val="ezdravietabulka1"/>
        <w:tblW w:w="9764" w:type="dxa"/>
        <w:tblLook w:val="04A0" w:firstRow="1" w:lastRow="0" w:firstColumn="1" w:lastColumn="0" w:noHBand="0" w:noVBand="1"/>
      </w:tblPr>
      <w:tblGrid>
        <w:gridCol w:w="1413"/>
        <w:gridCol w:w="6633"/>
        <w:gridCol w:w="1718"/>
      </w:tblGrid>
      <w:tr w:rsidR="00317D97" w14:paraId="4916DF0F" w14:textId="77777777" w:rsidTr="3958EC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2"/>
        </w:trPr>
        <w:tc>
          <w:tcPr>
            <w:tcW w:w="8046" w:type="dxa"/>
            <w:gridSpan w:val="2"/>
          </w:tcPr>
          <w:p w14:paraId="4EF07697" w14:textId="247B5A1B" w:rsidR="00317D97" w:rsidRDefault="00101576" w:rsidP="00843DEC">
            <w:pPr>
              <w:pStyle w:val="ezdravienormal"/>
            </w:pPr>
            <w:r>
              <w:t>Program</w:t>
            </w:r>
          </w:p>
        </w:tc>
        <w:tc>
          <w:tcPr>
            <w:tcW w:w="1718" w:type="dxa"/>
          </w:tcPr>
          <w:p w14:paraId="7A02662E" w14:textId="77777777" w:rsidR="00317D97" w:rsidRDefault="00317D97" w:rsidP="00843DEC">
            <w:pPr>
              <w:pStyle w:val="ezdravienormal"/>
            </w:pPr>
            <w:r w:rsidRPr="002C15DD">
              <w:t>Prerokované</w:t>
            </w:r>
          </w:p>
        </w:tc>
      </w:tr>
      <w:tr w:rsidR="00EC1075" w14:paraId="7426755B" w14:textId="77777777" w:rsidTr="3958ECAA">
        <w:trPr>
          <w:trHeight w:val="366"/>
        </w:trPr>
        <w:tc>
          <w:tcPr>
            <w:tcW w:w="1413" w:type="dxa"/>
            <w:vAlign w:val="center"/>
          </w:tcPr>
          <w:p w14:paraId="6D6EA122" w14:textId="1BE4D36A" w:rsidR="00EC1075" w:rsidRDefault="00297F40" w:rsidP="00E105CC">
            <w:pPr>
              <w:pStyle w:val="ezdravienormal"/>
            </w:pPr>
            <w:r>
              <w:t>Bod 1</w:t>
            </w:r>
          </w:p>
        </w:tc>
        <w:tc>
          <w:tcPr>
            <w:tcW w:w="6633" w:type="dxa"/>
            <w:vAlign w:val="center"/>
          </w:tcPr>
          <w:p w14:paraId="51E82B51" w14:textId="5126742B" w:rsidR="004D026C" w:rsidRPr="00CD1E12" w:rsidRDefault="3958ECAA" w:rsidP="3958ECAA">
            <w:pPr>
              <w:pStyle w:val="ezdravienormal"/>
              <w:spacing w:line="259" w:lineRule="auto"/>
              <w:jc w:val="left"/>
            </w:pPr>
            <w:r>
              <w:t>Inštalácia softvéru</w:t>
            </w:r>
          </w:p>
        </w:tc>
        <w:tc>
          <w:tcPr>
            <w:tcW w:w="1718" w:type="dxa"/>
            <w:vAlign w:val="center"/>
          </w:tcPr>
          <w:p w14:paraId="52D29838" w14:textId="0F78C4B1" w:rsidR="00EC1075" w:rsidRPr="00CD1E12" w:rsidRDefault="0088627E" w:rsidP="00843DEC">
            <w:pPr>
              <w:pStyle w:val="ezdravienormal"/>
            </w:pPr>
            <w:r>
              <w:t>Áno</w:t>
            </w:r>
          </w:p>
        </w:tc>
      </w:tr>
      <w:tr w:rsidR="00EC0B8B" w14:paraId="1D3B9BA1" w14:textId="77777777" w:rsidTr="3958ECAA">
        <w:trPr>
          <w:trHeight w:val="333"/>
        </w:trPr>
        <w:tc>
          <w:tcPr>
            <w:tcW w:w="1413" w:type="dxa"/>
            <w:vAlign w:val="center"/>
          </w:tcPr>
          <w:p w14:paraId="035186CC" w14:textId="251534D1" w:rsidR="00EC0B8B" w:rsidRDefault="00EC0B8B" w:rsidP="004D026C">
            <w:pPr>
              <w:pStyle w:val="ezdravienormal"/>
            </w:pPr>
            <w:r>
              <w:t xml:space="preserve">Bod </w:t>
            </w:r>
            <w:r w:rsidR="00297F40">
              <w:t>2</w:t>
            </w:r>
            <w:r>
              <w:t xml:space="preserve"> </w:t>
            </w:r>
          </w:p>
        </w:tc>
        <w:tc>
          <w:tcPr>
            <w:tcW w:w="6633" w:type="dxa"/>
            <w:vAlign w:val="center"/>
          </w:tcPr>
          <w:p w14:paraId="69AD009F" w14:textId="4827ED26" w:rsidR="0088627E" w:rsidRDefault="3958ECAA" w:rsidP="3958ECAA">
            <w:pPr>
              <w:spacing w:after="160" w:line="259" w:lineRule="auto"/>
              <w:contextualSpacing/>
              <w:jc w:val="left"/>
            </w:pPr>
            <w:r>
              <w:t>Nastavenie softvéru</w:t>
            </w:r>
          </w:p>
        </w:tc>
        <w:tc>
          <w:tcPr>
            <w:tcW w:w="1718" w:type="dxa"/>
            <w:vAlign w:val="center"/>
          </w:tcPr>
          <w:p w14:paraId="2CFDBCAA" w14:textId="5E087BB0" w:rsidR="00EC0B8B" w:rsidRDefault="0088627E" w:rsidP="00EC0B8B">
            <w:pPr>
              <w:pStyle w:val="ezdravienormal"/>
            </w:pPr>
            <w:r>
              <w:t>Áno</w:t>
            </w:r>
          </w:p>
        </w:tc>
      </w:tr>
      <w:tr w:rsidR="00040C2A" w14:paraId="36B533B6" w14:textId="77777777" w:rsidTr="3958ECAA">
        <w:trPr>
          <w:trHeight w:val="333"/>
        </w:trPr>
        <w:tc>
          <w:tcPr>
            <w:tcW w:w="1413" w:type="dxa"/>
            <w:vAlign w:val="center"/>
          </w:tcPr>
          <w:p w14:paraId="18B89A91" w14:textId="7D7040FC" w:rsidR="00040C2A" w:rsidRDefault="00297F40" w:rsidP="004D026C">
            <w:pPr>
              <w:pStyle w:val="ezdravienormal"/>
            </w:pPr>
            <w:r>
              <w:t>Bod 3</w:t>
            </w:r>
          </w:p>
        </w:tc>
        <w:tc>
          <w:tcPr>
            <w:tcW w:w="6633" w:type="dxa"/>
            <w:vAlign w:val="center"/>
          </w:tcPr>
          <w:p w14:paraId="7D0E67A4" w14:textId="0324C27E" w:rsidR="00040C2A" w:rsidRDefault="00D54E27" w:rsidP="00297F40">
            <w:pPr>
              <w:spacing w:after="160" w:line="259" w:lineRule="auto"/>
              <w:contextualSpacing/>
              <w:jc w:val="left"/>
            </w:pPr>
            <w:r>
              <w:t>K</w:t>
            </w:r>
            <w:r w:rsidR="3958ECAA">
              <w:t xml:space="preserve">ontúrovanie </w:t>
            </w:r>
            <w:r w:rsidR="00297F40">
              <w:t>ostrých</w:t>
            </w:r>
            <w:r w:rsidR="3958ECAA">
              <w:t xml:space="preserve"> setov</w:t>
            </w:r>
          </w:p>
        </w:tc>
        <w:tc>
          <w:tcPr>
            <w:tcW w:w="1718" w:type="dxa"/>
            <w:vAlign w:val="center"/>
          </w:tcPr>
          <w:p w14:paraId="2CAAFCE9" w14:textId="67AFA25C" w:rsidR="00040C2A" w:rsidRDefault="00040C2A" w:rsidP="00EC0B8B">
            <w:pPr>
              <w:pStyle w:val="ezdravienormal"/>
            </w:pPr>
            <w:r>
              <w:t>Áno</w:t>
            </w:r>
          </w:p>
        </w:tc>
      </w:tr>
      <w:tr w:rsidR="0088627E" w14:paraId="3CA08D57" w14:textId="77777777" w:rsidTr="3958ECAA">
        <w:trPr>
          <w:trHeight w:val="333"/>
        </w:trPr>
        <w:tc>
          <w:tcPr>
            <w:tcW w:w="1413" w:type="dxa"/>
            <w:vAlign w:val="center"/>
          </w:tcPr>
          <w:p w14:paraId="78233CD4" w14:textId="30113BA4" w:rsidR="0088627E" w:rsidRDefault="00297F40" w:rsidP="004D026C">
            <w:pPr>
              <w:pStyle w:val="ezdravienormal"/>
            </w:pPr>
            <w:r>
              <w:t>Bod 4</w:t>
            </w:r>
          </w:p>
        </w:tc>
        <w:tc>
          <w:tcPr>
            <w:tcW w:w="6633" w:type="dxa"/>
            <w:vAlign w:val="center"/>
          </w:tcPr>
          <w:p w14:paraId="7AE17E55" w14:textId="744582FD" w:rsidR="0088627E" w:rsidRDefault="00D54E27" w:rsidP="00297F40">
            <w:pPr>
              <w:spacing w:after="160" w:line="259" w:lineRule="auto"/>
              <w:contextualSpacing/>
              <w:jc w:val="left"/>
            </w:pPr>
            <w:r>
              <w:t xml:space="preserve">Export </w:t>
            </w:r>
            <w:r w:rsidR="3958ECAA">
              <w:t xml:space="preserve">kontúrovaných </w:t>
            </w:r>
            <w:r w:rsidR="00297F40">
              <w:t>ostrých</w:t>
            </w:r>
            <w:r w:rsidR="3958ECAA">
              <w:t xml:space="preserve"> setov</w:t>
            </w:r>
          </w:p>
        </w:tc>
        <w:tc>
          <w:tcPr>
            <w:tcW w:w="1718" w:type="dxa"/>
            <w:vAlign w:val="center"/>
          </w:tcPr>
          <w:p w14:paraId="37B883AE" w14:textId="43AB13E2" w:rsidR="0088627E" w:rsidRDefault="0088627E" w:rsidP="00EC0B8B">
            <w:pPr>
              <w:pStyle w:val="ezdravienormal"/>
            </w:pPr>
            <w:r>
              <w:t>Áno</w:t>
            </w:r>
          </w:p>
        </w:tc>
      </w:tr>
    </w:tbl>
    <w:p w14:paraId="02711C2C" w14:textId="77777777" w:rsidR="00317D97" w:rsidRPr="002C15DD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48527E0E" w14:textId="4725746E" w:rsidR="00317D97" w:rsidRDefault="00317D97" w:rsidP="00317D97">
      <w:pPr>
        <w:pStyle w:val="ezdravieodrazkacislovana"/>
        <w:rPr>
          <w:b/>
          <w:color w:val="005293" w:themeColor="accent1"/>
        </w:rPr>
      </w:pPr>
      <w:r w:rsidRPr="00E56D34">
        <w:rPr>
          <w:b/>
          <w:color w:val="005293" w:themeColor="accent1"/>
        </w:rPr>
        <w:t xml:space="preserve">Záznam </w:t>
      </w:r>
      <w:r>
        <w:rPr>
          <w:b/>
          <w:color w:val="005293" w:themeColor="accent1"/>
        </w:rPr>
        <w:t>z</w:t>
      </w:r>
      <w:r w:rsidR="006F3BCF">
        <w:rPr>
          <w:b/>
          <w:color w:val="005293" w:themeColor="accent1"/>
        </w:rPr>
        <w:t>o</w:t>
      </w:r>
      <w:r>
        <w:rPr>
          <w:b/>
          <w:color w:val="005293" w:themeColor="accent1"/>
        </w:rPr>
        <w:t xml:space="preserve"> </w:t>
      </w:r>
      <w:r w:rsidR="006F3BCF">
        <w:rPr>
          <w:b/>
          <w:color w:val="005293" w:themeColor="accent1"/>
        </w:rPr>
        <w:t>zasadnuti</w:t>
      </w:r>
      <w:r>
        <w:rPr>
          <w:b/>
          <w:color w:val="005293" w:themeColor="accent1"/>
        </w:rPr>
        <w:t>a</w:t>
      </w:r>
    </w:p>
    <w:p w14:paraId="1FBAB02A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tbl>
      <w:tblPr>
        <w:tblStyle w:val="ezdravietabulka1"/>
        <w:tblW w:w="9634" w:type="dxa"/>
        <w:tblLook w:val="04A0" w:firstRow="1" w:lastRow="0" w:firstColumn="1" w:lastColumn="0" w:noHBand="0" w:noVBand="1"/>
      </w:tblPr>
      <w:tblGrid>
        <w:gridCol w:w="1951"/>
        <w:gridCol w:w="7683"/>
      </w:tblGrid>
      <w:tr w:rsidR="00317D97" w14:paraId="193354F1" w14:textId="77777777" w:rsidTr="3958EC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2"/>
        </w:trPr>
        <w:tc>
          <w:tcPr>
            <w:tcW w:w="1951" w:type="dxa"/>
          </w:tcPr>
          <w:p w14:paraId="5804F3E7" w14:textId="7B1DBBB9" w:rsidR="00317D97" w:rsidRDefault="00317D97" w:rsidP="00EC1075">
            <w:pPr>
              <w:pStyle w:val="ezdravienormal"/>
            </w:pPr>
            <w:r w:rsidRPr="00E56D34">
              <w:t xml:space="preserve">Oblasť </w:t>
            </w:r>
            <w:r w:rsidR="00101576">
              <w:t>programu</w:t>
            </w:r>
          </w:p>
        </w:tc>
        <w:tc>
          <w:tcPr>
            <w:tcW w:w="7683" w:type="dxa"/>
          </w:tcPr>
          <w:p w14:paraId="510DCB0B" w14:textId="77777777" w:rsidR="00317D97" w:rsidRDefault="00317D97" w:rsidP="00843DEC">
            <w:pPr>
              <w:pStyle w:val="ezdravienormal"/>
            </w:pPr>
            <w:r w:rsidRPr="00E56D34">
              <w:t>Záznam</w:t>
            </w:r>
          </w:p>
        </w:tc>
      </w:tr>
      <w:tr w:rsidR="00317D97" w14:paraId="7C971198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614E6343" w14:textId="17A5577D" w:rsidR="00317D97" w:rsidRPr="00040C2A" w:rsidRDefault="006F3BCF" w:rsidP="00843DEC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t>Úvod zasadnutia</w:t>
            </w:r>
          </w:p>
        </w:tc>
        <w:tc>
          <w:tcPr>
            <w:tcW w:w="7683" w:type="dxa"/>
            <w:vAlign w:val="center"/>
          </w:tcPr>
          <w:p w14:paraId="6B492107" w14:textId="6FDC1AFE" w:rsidR="00146021" w:rsidRPr="00040C2A" w:rsidRDefault="3958ECAA" w:rsidP="006F3BCF">
            <w:pPr>
              <w:pStyle w:val="ezdravienormal"/>
              <w:jc w:val="both"/>
            </w:pPr>
            <w:r w:rsidRPr="3958ECAA">
              <w:rPr>
                <w:rFonts w:cstheme="majorBidi"/>
              </w:rPr>
              <w:t xml:space="preserve">Mgr. Tomáš Švec otvoril pracovné stretnutie a privítal prítomných členov stretnutia </w:t>
            </w:r>
            <w:r>
              <w:t xml:space="preserve">k  </w:t>
            </w:r>
            <w:r w:rsidR="00710E65">
              <w:t>n</w:t>
            </w:r>
            <w:r w:rsidR="00710E65" w:rsidRPr="00710E65">
              <w:t>ástroj</w:t>
            </w:r>
            <w:r w:rsidR="004552EC">
              <w:t>u</w:t>
            </w:r>
            <w:r w:rsidR="00710E65" w:rsidRPr="00710E65">
              <w:t xml:space="preserve"> na zabezpečenie plánovania rádioterapie s podporou umelej inteligencie</w:t>
            </w:r>
          </w:p>
          <w:p w14:paraId="1742E6A5" w14:textId="10332192" w:rsidR="00317D97" w:rsidRPr="00040C2A" w:rsidRDefault="00146021" w:rsidP="00934C83">
            <w:pPr>
              <w:pStyle w:val="ezdravienormal"/>
              <w:jc w:val="both"/>
              <w:rPr>
                <w:rFonts w:cstheme="majorHAnsi"/>
                <w:szCs w:val="20"/>
              </w:rPr>
            </w:pPr>
            <w:r w:rsidRPr="00040C2A">
              <w:rPr>
                <w:szCs w:val="20"/>
              </w:rPr>
              <w:t xml:space="preserve"> </w:t>
            </w:r>
            <w:r w:rsidR="00934C83" w:rsidRPr="00040C2A">
              <w:rPr>
                <w:rFonts w:cstheme="majorHAnsi"/>
                <w:szCs w:val="20"/>
              </w:rPr>
              <w:t xml:space="preserve"> </w:t>
            </w:r>
            <w:r w:rsidR="00C03527" w:rsidRPr="00040C2A">
              <w:rPr>
                <w:rFonts w:cstheme="majorHAnsi"/>
                <w:szCs w:val="20"/>
              </w:rPr>
              <w:t xml:space="preserve">   </w:t>
            </w:r>
          </w:p>
        </w:tc>
      </w:tr>
      <w:tr w:rsidR="006F3BCF" w14:paraId="761E2A88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01F81B7C" w14:textId="347AF9E3" w:rsidR="006F3BCF" w:rsidRPr="00040C2A" w:rsidRDefault="00297F40" w:rsidP="00843DEC">
            <w:pPr>
              <w:pStyle w:val="ezdravienormal"/>
              <w:rPr>
                <w:b/>
                <w:szCs w:val="20"/>
              </w:rPr>
            </w:pPr>
            <w:r>
              <w:rPr>
                <w:b/>
                <w:szCs w:val="20"/>
              </w:rPr>
              <w:t>Bod 1</w:t>
            </w:r>
          </w:p>
        </w:tc>
        <w:tc>
          <w:tcPr>
            <w:tcW w:w="7683" w:type="dxa"/>
            <w:vAlign w:val="center"/>
          </w:tcPr>
          <w:p w14:paraId="42B1F017" w14:textId="0D5833F2" w:rsidR="3958ECAA" w:rsidRDefault="3958ECAA" w:rsidP="3958ECAA">
            <w:pPr>
              <w:pStyle w:val="ezdravienormal"/>
              <w:spacing w:line="259" w:lineRule="auto"/>
              <w:jc w:val="left"/>
            </w:pPr>
            <w:r w:rsidRPr="3958ECAA">
              <w:rPr>
                <w:rFonts w:cstheme="majorBidi"/>
                <w:b/>
                <w:bCs/>
                <w:i/>
                <w:iCs/>
                <w:u w:val="single"/>
              </w:rPr>
              <w:t>Inštalácia</w:t>
            </w:r>
            <w:r w:rsidR="00604D75">
              <w:rPr>
                <w:rFonts w:cstheme="majorBidi"/>
                <w:b/>
                <w:bCs/>
                <w:i/>
                <w:iCs/>
                <w:u w:val="single"/>
              </w:rPr>
              <w:t xml:space="preserve"> s</w:t>
            </w:r>
            <w:r w:rsidR="00D54E27">
              <w:rPr>
                <w:rFonts w:cstheme="majorBidi"/>
                <w:b/>
                <w:bCs/>
                <w:i/>
                <w:iCs/>
                <w:u w:val="single"/>
              </w:rPr>
              <w:t>oftvéru</w:t>
            </w:r>
          </w:p>
          <w:p w14:paraId="115B34EB" w14:textId="77777777" w:rsidR="004C1524" w:rsidRPr="00040C2A" w:rsidRDefault="004C1524" w:rsidP="00A63553">
            <w:pPr>
              <w:pStyle w:val="ezdravienormal"/>
              <w:jc w:val="both"/>
              <w:rPr>
                <w:rFonts w:cstheme="majorHAnsi"/>
                <w:szCs w:val="20"/>
              </w:rPr>
            </w:pPr>
          </w:p>
          <w:p w14:paraId="0818F023" w14:textId="3854EC35" w:rsidR="3958ECAA" w:rsidRPr="00222F66" w:rsidRDefault="00D54E27" w:rsidP="00D54E27">
            <w:pPr>
              <w:pStyle w:val="Odsekzoznamu"/>
              <w:numPr>
                <w:ilvl w:val="0"/>
                <w:numId w:val="50"/>
              </w:numPr>
              <w:spacing w:after="160" w:line="259" w:lineRule="auto"/>
              <w:contextualSpacing/>
              <w:jc w:val="left"/>
              <w:rPr>
                <w:rStyle w:val="eop"/>
              </w:rPr>
            </w:pPr>
            <w:r>
              <w:rPr>
                <w:rStyle w:val="eop"/>
                <w:rFonts w:cs="Calibri"/>
              </w:rPr>
              <w:t>Uchádzač nainštal</w:t>
            </w:r>
            <w:r w:rsidR="005E0498">
              <w:rPr>
                <w:rStyle w:val="eop"/>
                <w:rFonts w:cs="Calibri"/>
              </w:rPr>
              <w:t>oval</w:t>
            </w:r>
            <w:r>
              <w:rPr>
                <w:rStyle w:val="eop"/>
                <w:rFonts w:cs="Calibri"/>
              </w:rPr>
              <w:t xml:space="preserve"> </w:t>
            </w:r>
            <w:r w:rsidR="00222F66">
              <w:rPr>
                <w:rStyle w:val="eop"/>
                <w:rFonts w:cs="Calibri"/>
              </w:rPr>
              <w:t>svoje ponúkané riešenie</w:t>
            </w:r>
            <w:r w:rsidR="3958ECAA" w:rsidRPr="3958ECAA">
              <w:rPr>
                <w:rStyle w:val="eop"/>
                <w:rFonts w:cs="Calibri"/>
              </w:rPr>
              <w:t xml:space="preserve"> </w:t>
            </w:r>
            <w:r>
              <w:rPr>
                <w:rStyle w:val="eop"/>
                <w:rFonts w:cs="Calibri"/>
              </w:rPr>
              <w:t xml:space="preserve">na </w:t>
            </w:r>
            <w:r w:rsidRPr="00D54E27">
              <w:rPr>
                <w:rStyle w:val="eop"/>
                <w:rFonts w:cs="Calibri"/>
              </w:rPr>
              <w:t>zabezpečenie plánovania rádioterapie s podporou umelej inteligencie</w:t>
            </w:r>
            <w:r>
              <w:rPr>
                <w:rStyle w:val="eop"/>
                <w:rFonts w:cs="Calibri"/>
              </w:rPr>
              <w:t xml:space="preserve"> </w:t>
            </w:r>
            <w:r w:rsidR="00222F66">
              <w:rPr>
                <w:rStyle w:val="eop"/>
                <w:rFonts w:cs="Calibri"/>
              </w:rPr>
              <w:t>v rámci HW infraštruktúry</w:t>
            </w:r>
            <w:r>
              <w:rPr>
                <w:rStyle w:val="eop"/>
                <w:rFonts w:cs="Calibri"/>
              </w:rPr>
              <w:t xml:space="preserve"> MZSR</w:t>
            </w:r>
          </w:p>
          <w:p w14:paraId="26431234" w14:textId="1FC32CCB" w:rsidR="006F3BCF" w:rsidRPr="00040C2A" w:rsidRDefault="006F3BCF" w:rsidP="00222F66">
            <w:pPr>
              <w:pStyle w:val="Odsekzoznamu"/>
              <w:spacing w:after="160" w:line="259" w:lineRule="auto"/>
              <w:ind w:left="720"/>
              <w:contextualSpacing/>
              <w:jc w:val="left"/>
              <w:rPr>
                <w:rFonts w:cstheme="majorHAnsi"/>
                <w:szCs w:val="20"/>
              </w:rPr>
            </w:pPr>
          </w:p>
        </w:tc>
      </w:tr>
      <w:tr w:rsidR="00B50130" w14:paraId="03311A23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733B0A32" w14:textId="20E2FE93" w:rsidR="00B50130" w:rsidRPr="00040C2A" w:rsidRDefault="00297F40" w:rsidP="00843DEC">
            <w:pPr>
              <w:pStyle w:val="ezdravienormal"/>
              <w:rPr>
                <w:b/>
                <w:szCs w:val="20"/>
              </w:rPr>
            </w:pPr>
            <w:r>
              <w:rPr>
                <w:b/>
                <w:szCs w:val="20"/>
              </w:rPr>
              <w:t>Bod 2</w:t>
            </w:r>
          </w:p>
        </w:tc>
        <w:tc>
          <w:tcPr>
            <w:tcW w:w="7683" w:type="dxa"/>
            <w:vAlign w:val="center"/>
          </w:tcPr>
          <w:p w14:paraId="6DBF17CB" w14:textId="267D3807" w:rsidR="3958ECAA" w:rsidRDefault="3958ECAA" w:rsidP="3958ECAA">
            <w:pPr>
              <w:pStyle w:val="ezdravienormal"/>
              <w:spacing w:line="259" w:lineRule="auto"/>
              <w:jc w:val="left"/>
            </w:pPr>
            <w:r w:rsidRPr="3958ECAA">
              <w:rPr>
                <w:b/>
                <w:bCs/>
                <w:i/>
                <w:iCs/>
                <w:u w:val="single"/>
              </w:rPr>
              <w:t>Nastavenie softvéru</w:t>
            </w:r>
          </w:p>
          <w:p w14:paraId="5B1AAE07" w14:textId="77777777" w:rsidR="00040C2A" w:rsidRPr="00040C2A" w:rsidRDefault="00040C2A" w:rsidP="00B50130">
            <w:pPr>
              <w:pStyle w:val="ezdravienormal"/>
              <w:jc w:val="left"/>
              <w:rPr>
                <w:b/>
                <w:i/>
                <w:szCs w:val="20"/>
                <w:u w:val="single"/>
              </w:rPr>
            </w:pPr>
          </w:p>
          <w:p w14:paraId="633EA303" w14:textId="5FBB2BD2" w:rsidR="00B50130" w:rsidRPr="003E4394" w:rsidRDefault="00A117F9" w:rsidP="00B50130">
            <w:pPr>
              <w:pStyle w:val="Odsekzoznamu"/>
              <w:numPr>
                <w:ilvl w:val="0"/>
                <w:numId w:val="47"/>
              </w:numPr>
              <w:spacing w:after="160" w:line="259" w:lineRule="auto"/>
              <w:contextualSpacing/>
              <w:jc w:val="left"/>
              <w:rPr>
                <w:szCs w:val="20"/>
              </w:rPr>
            </w:pPr>
            <w:r>
              <w:rPr>
                <w:rStyle w:val="spellingerror"/>
                <w:rFonts w:cs="Calibri"/>
                <w:shd w:val="clear" w:color="auto" w:fill="FFFFFF"/>
              </w:rPr>
              <w:t>Uchádzač import</w:t>
            </w:r>
            <w:r w:rsidR="005E0498">
              <w:rPr>
                <w:rStyle w:val="spellingerror"/>
                <w:rFonts w:cs="Calibri"/>
                <w:shd w:val="clear" w:color="auto" w:fill="FFFFFF"/>
              </w:rPr>
              <w:t xml:space="preserve">oval </w:t>
            </w:r>
            <w:r w:rsidR="000F33AB">
              <w:rPr>
                <w:rStyle w:val="spellingerror"/>
                <w:rFonts w:cs="Calibri"/>
                <w:shd w:val="clear" w:color="auto" w:fill="FFFFFF"/>
              </w:rPr>
              <w:t>ostrú</w:t>
            </w:r>
            <w:r w:rsidR="00F94AA1">
              <w:rPr>
                <w:rStyle w:val="spellingerror"/>
                <w:rFonts w:cs="Calibri"/>
                <w:shd w:val="clear" w:color="auto" w:fill="FFFFFF"/>
              </w:rPr>
              <w:t xml:space="preserve"> množinu </w:t>
            </w:r>
            <w:r w:rsidR="00C31FC6">
              <w:rPr>
                <w:rStyle w:val="spellingerror"/>
                <w:rFonts w:cs="Calibri"/>
                <w:shd w:val="clear" w:color="auto" w:fill="FFFFFF"/>
              </w:rPr>
              <w:t>anonymizovaných</w:t>
            </w:r>
            <w:r w:rsidR="00F94AA1">
              <w:rPr>
                <w:rStyle w:val="spellingerror"/>
                <w:rFonts w:cs="Calibri"/>
                <w:shd w:val="clear" w:color="auto" w:fill="FFFFFF"/>
              </w:rPr>
              <w:t xml:space="preserve"> CT vyšetrení do pri</w:t>
            </w:r>
            <w:r>
              <w:rPr>
                <w:rStyle w:val="spellingerror"/>
                <w:rFonts w:cs="Calibri"/>
                <w:shd w:val="clear" w:color="auto" w:fill="FFFFFF"/>
              </w:rPr>
              <w:t xml:space="preserve">praveného </w:t>
            </w:r>
            <w:r w:rsidR="00C31FC6">
              <w:rPr>
                <w:rStyle w:val="spellingerror"/>
                <w:rFonts w:cs="Calibri"/>
                <w:shd w:val="clear" w:color="auto" w:fill="FFFFFF"/>
              </w:rPr>
              <w:t>softvérového</w:t>
            </w:r>
            <w:r>
              <w:rPr>
                <w:rStyle w:val="spellingerror"/>
                <w:rFonts w:cs="Calibri"/>
                <w:shd w:val="clear" w:color="auto" w:fill="FFFFFF"/>
              </w:rPr>
              <w:t xml:space="preserve"> </w:t>
            </w:r>
            <w:r w:rsidR="00F94AA1">
              <w:rPr>
                <w:rStyle w:val="spellingerror"/>
                <w:rFonts w:cs="Calibri"/>
                <w:shd w:val="clear" w:color="auto" w:fill="FFFFFF"/>
              </w:rPr>
              <w:t xml:space="preserve">riešenia </w:t>
            </w:r>
          </w:p>
          <w:p w14:paraId="3B032862" w14:textId="4C64D0B0" w:rsidR="00B50130" w:rsidRPr="00040C2A" w:rsidRDefault="00B50130" w:rsidP="00B50130">
            <w:pPr>
              <w:pStyle w:val="ezdravienormal"/>
              <w:rPr>
                <w:b/>
                <w:i/>
                <w:szCs w:val="20"/>
                <w:u w:val="single"/>
              </w:rPr>
            </w:pPr>
          </w:p>
        </w:tc>
      </w:tr>
      <w:tr w:rsidR="00B50130" w14:paraId="07A4AD69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706F80CC" w14:textId="77843B90" w:rsidR="00B50130" w:rsidRPr="00040C2A" w:rsidRDefault="00297F40" w:rsidP="00843DEC">
            <w:pPr>
              <w:pStyle w:val="ezdravienormal"/>
              <w:rPr>
                <w:b/>
                <w:szCs w:val="20"/>
              </w:rPr>
            </w:pPr>
            <w:r>
              <w:rPr>
                <w:b/>
                <w:szCs w:val="20"/>
              </w:rPr>
              <w:t>Bod 3</w:t>
            </w:r>
          </w:p>
        </w:tc>
        <w:tc>
          <w:tcPr>
            <w:tcW w:w="7683" w:type="dxa"/>
            <w:vAlign w:val="center"/>
          </w:tcPr>
          <w:p w14:paraId="377AA244" w14:textId="55D83BB8" w:rsidR="008F23C2" w:rsidRPr="008F23C2" w:rsidRDefault="00D54E27" w:rsidP="3958ECAA">
            <w:pPr>
              <w:spacing w:after="160" w:line="259" w:lineRule="auto"/>
              <w:contextualSpacing/>
              <w:jc w:val="left"/>
              <w:rPr>
                <w:b/>
                <w:bCs/>
                <w:i/>
                <w:iCs/>
                <w:u w:val="single"/>
              </w:rPr>
            </w:pPr>
            <w:r>
              <w:rPr>
                <w:b/>
                <w:bCs/>
                <w:i/>
                <w:iCs/>
                <w:u w:val="single"/>
              </w:rPr>
              <w:t xml:space="preserve">Kontúrovanie </w:t>
            </w:r>
            <w:r w:rsidR="00297F40">
              <w:rPr>
                <w:b/>
                <w:bCs/>
                <w:i/>
                <w:iCs/>
                <w:u w:val="single"/>
              </w:rPr>
              <w:t>ostrých</w:t>
            </w:r>
            <w:r w:rsidR="3958ECAA" w:rsidRPr="3958ECAA">
              <w:rPr>
                <w:b/>
                <w:bCs/>
                <w:i/>
                <w:iCs/>
                <w:u w:val="single"/>
              </w:rPr>
              <w:t xml:space="preserve"> setov</w:t>
            </w:r>
            <w:r w:rsidR="00EE2E3C">
              <w:rPr>
                <w:b/>
                <w:bCs/>
                <w:i/>
                <w:iCs/>
                <w:u w:val="single"/>
              </w:rPr>
              <w:t xml:space="preserve"> CT vyšetrení</w:t>
            </w:r>
          </w:p>
          <w:p w14:paraId="268990F2" w14:textId="77777777" w:rsidR="00CA1F12" w:rsidRPr="008F23C2" w:rsidRDefault="008F23C2" w:rsidP="008F23C2">
            <w:pPr>
              <w:pStyle w:val="Odsekzoznamu"/>
              <w:numPr>
                <w:ilvl w:val="0"/>
                <w:numId w:val="48"/>
              </w:numPr>
              <w:spacing w:after="160" w:line="259" w:lineRule="auto"/>
              <w:contextualSpacing/>
              <w:jc w:val="left"/>
              <w:rPr>
                <w:rStyle w:val="normaltextrun"/>
                <w:szCs w:val="20"/>
              </w:rPr>
            </w:pPr>
            <w:r>
              <w:rPr>
                <w:rStyle w:val="normaltextrun"/>
                <w:rFonts w:cs="Calibri"/>
                <w:shd w:val="clear" w:color="auto" w:fill="FFFFFF"/>
              </w:rPr>
              <w:t>Uchádzač upravil Dicom tagy aby bolo pacientov možné spracovať v jeho SW</w:t>
            </w:r>
          </w:p>
          <w:p w14:paraId="4BB4ED84" w14:textId="77777777" w:rsidR="008F23C2" w:rsidRPr="001E4FE3" w:rsidRDefault="008F23C2" w:rsidP="008F23C2">
            <w:pPr>
              <w:pStyle w:val="Odsekzoznamu"/>
              <w:numPr>
                <w:ilvl w:val="0"/>
                <w:numId w:val="48"/>
              </w:numPr>
              <w:spacing w:after="160" w:line="259" w:lineRule="auto"/>
              <w:contextualSpacing/>
              <w:jc w:val="left"/>
              <w:rPr>
                <w:rStyle w:val="normaltextrun"/>
                <w:szCs w:val="20"/>
              </w:rPr>
            </w:pPr>
            <w:r>
              <w:rPr>
                <w:rStyle w:val="normaltextrun"/>
                <w:rFonts w:cs="Calibri"/>
                <w:shd w:val="clear" w:color="auto" w:fill="FFFFFF"/>
              </w:rPr>
              <w:t xml:space="preserve">Uchádzač spustil kontúrovanie CT vyšetrení </w:t>
            </w:r>
          </w:p>
          <w:p w14:paraId="00ACFE4E" w14:textId="1DCAF02B" w:rsidR="001E4FE3" w:rsidRPr="008F23C2" w:rsidRDefault="001E4FE3" w:rsidP="009D44D4">
            <w:pPr>
              <w:pStyle w:val="Odsekzoznamu"/>
              <w:numPr>
                <w:ilvl w:val="0"/>
                <w:numId w:val="48"/>
              </w:numPr>
              <w:spacing w:after="160" w:line="259" w:lineRule="auto"/>
              <w:contextualSpacing/>
              <w:jc w:val="left"/>
              <w:rPr>
                <w:rStyle w:val="eop"/>
                <w:szCs w:val="20"/>
              </w:rPr>
            </w:pPr>
            <w:r>
              <w:rPr>
                <w:rStyle w:val="normaltextrun"/>
                <w:rFonts w:cs="Calibri"/>
                <w:shd w:val="clear" w:color="auto" w:fill="FFFFFF"/>
              </w:rPr>
              <w:t>Uchádzač okontúrov</w:t>
            </w:r>
            <w:r w:rsidR="009D44D4">
              <w:rPr>
                <w:rStyle w:val="normaltextrun"/>
                <w:rFonts w:cs="Calibri"/>
                <w:shd w:val="clear" w:color="auto" w:fill="FFFFFF"/>
              </w:rPr>
              <w:t>a</w:t>
            </w:r>
            <w:r>
              <w:rPr>
                <w:rStyle w:val="normaltextrun"/>
                <w:rFonts w:cs="Calibri"/>
                <w:shd w:val="clear" w:color="auto" w:fill="FFFFFF"/>
              </w:rPr>
              <w:t xml:space="preserve">l </w:t>
            </w:r>
            <w:r w:rsidR="00B36BBE">
              <w:rPr>
                <w:rStyle w:val="normaltextrun"/>
                <w:rFonts w:cs="Calibri"/>
                <w:shd w:val="clear" w:color="auto" w:fill="FFFFFF"/>
              </w:rPr>
              <w:t>z</w:t>
            </w:r>
            <w:r>
              <w:rPr>
                <w:rStyle w:val="normaltextrun"/>
                <w:rFonts w:cs="Calibri"/>
                <w:shd w:val="clear" w:color="auto" w:fill="FFFFFF"/>
              </w:rPr>
              <w:t xml:space="preserve"> </w:t>
            </w:r>
            <w:r w:rsidR="00B36BBE">
              <w:rPr>
                <w:rStyle w:val="normaltextrun"/>
                <w:rFonts w:cs="Calibri"/>
                <w:shd w:val="clear" w:color="auto" w:fill="FFFFFF"/>
              </w:rPr>
              <w:t>objektívnej množiny C</w:t>
            </w:r>
            <w:r w:rsidR="009D44D4">
              <w:rPr>
                <w:rStyle w:val="normaltextrun"/>
                <w:rFonts w:cs="Calibri"/>
                <w:shd w:val="clear" w:color="auto" w:fill="FFFFFF"/>
              </w:rPr>
              <w:t>T</w:t>
            </w:r>
            <w:bookmarkStart w:id="0" w:name="_GoBack"/>
            <w:bookmarkEnd w:id="0"/>
            <w:r w:rsidR="00B36BBE">
              <w:rPr>
                <w:rStyle w:val="normaltextrun"/>
                <w:rFonts w:cs="Calibri"/>
                <w:shd w:val="clear" w:color="auto" w:fill="FFFFFF"/>
              </w:rPr>
              <w:t xml:space="preserve"> vyšetreni</w:t>
            </w:r>
            <w:r w:rsidR="00D24B0A">
              <w:rPr>
                <w:rStyle w:val="normaltextrun"/>
                <w:rFonts w:cs="Calibri"/>
                <w:shd w:val="clear" w:color="auto" w:fill="FFFFFF"/>
              </w:rPr>
              <w:t>e</w:t>
            </w:r>
            <w:r w:rsidR="00B36BBE">
              <w:rPr>
                <w:rStyle w:val="normaltextrun"/>
                <w:rFonts w:cs="Calibri"/>
                <w:shd w:val="clear" w:color="auto" w:fill="FFFFFF"/>
              </w:rPr>
              <w:t xml:space="preserve"> </w:t>
            </w:r>
            <w:r w:rsidR="00D24B0A">
              <w:rPr>
                <w:rStyle w:val="normaltextrun"/>
                <w:rFonts w:cs="Calibri"/>
                <w:shd w:val="clear" w:color="auto" w:fill="FFFFFF"/>
              </w:rPr>
              <w:t>hlavy a krku</w:t>
            </w:r>
          </w:p>
        </w:tc>
      </w:tr>
      <w:tr w:rsidR="00CA1F12" w14:paraId="3D0D58F0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3FC0F347" w14:textId="60D04103" w:rsidR="00CA1F12" w:rsidRPr="00040C2A" w:rsidRDefault="00297F40" w:rsidP="00040C2A">
            <w:pPr>
              <w:pStyle w:val="ezdravienormal"/>
              <w:rPr>
                <w:b/>
                <w:szCs w:val="20"/>
              </w:rPr>
            </w:pPr>
            <w:r>
              <w:rPr>
                <w:b/>
                <w:szCs w:val="20"/>
              </w:rPr>
              <w:t>Bod 4</w:t>
            </w:r>
          </w:p>
        </w:tc>
        <w:tc>
          <w:tcPr>
            <w:tcW w:w="7683" w:type="dxa"/>
            <w:vAlign w:val="center"/>
          </w:tcPr>
          <w:p w14:paraId="2A564983" w14:textId="308237E2" w:rsidR="3958ECAA" w:rsidRDefault="3958ECAA" w:rsidP="3958ECAA">
            <w:pPr>
              <w:spacing w:after="160" w:line="259" w:lineRule="auto"/>
              <w:contextualSpacing/>
              <w:jc w:val="left"/>
            </w:pPr>
            <w:r w:rsidRPr="3958ECAA">
              <w:rPr>
                <w:b/>
                <w:bCs/>
                <w:i/>
                <w:iCs/>
                <w:u w:val="single"/>
              </w:rPr>
              <w:t>Export</w:t>
            </w:r>
            <w:r w:rsidR="00D54E27">
              <w:rPr>
                <w:b/>
                <w:bCs/>
                <w:i/>
                <w:iCs/>
                <w:u w:val="single"/>
              </w:rPr>
              <w:t xml:space="preserve"> </w:t>
            </w:r>
            <w:r w:rsidR="003E4394">
              <w:rPr>
                <w:b/>
                <w:bCs/>
                <w:i/>
                <w:iCs/>
                <w:u w:val="single"/>
              </w:rPr>
              <w:t xml:space="preserve">kontúrovaných </w:t>
            </w:r>
            <w:r w:rsidR="00297F40">
              <w:rPr>
                <w:b/>
                <w:bCs/>
                <w:i/>
                <w:iCs/>
                <w:u w:val="single"/>
              </w:rPr>
              <w:t xml:space="preserve">ostrých </w:t>
            </w:r>
            <w:r w:rsidR="003E4394">
              <w:rPr>
                <w:b/>
                <w:bCs/>
                <w:i/>
                <w:iCs/>
                <w:u w:val="single"/>
              </w:rPr>
              <w:t xml:space="preserve"> setov</w:t>
            </w:r>
            <w:r w:rsidR="00EE2E3C">
              <w:rPr>
                <w:b/>
                <w:bCs/>
                <w:i/>
                <w:iCs/>
                <w:u w:val="single"/>
              </w:rPr>
              <w:t xml:space="preserve"> CT vyšetrení</w:t>
            </w:r>
            <w:r w:rsidR="003E4394">
              <w:rPr>
                <w:b/>
                <w:bCs/>
                <w:i/>
                <w:iCs/>
                <w:u w:val="single"/>
              </w:rPr>
              <w:t xml:space="preserve"> </w:t>
            </w:r>
          </w:p>
          <w:p w14:paraId="6841BD70" w14:textId="3E19DCFF" w:rsidR="00040C2A" w:rsidRPr="00040C2A" w:rsidRDefault="00EE2E3C" w:rsidP="00297F40">
            <w:pPr>
              <w:pStyle w:val="Odsekzoznamu"/>
              <w:numPr>
                <w:ilvl w:val="0"/>
                <w:numId w:val="46"/>
              </w:numPr>
              <w:spacing w:after="160" w:line="259" w:lineRule="auto"/>
              <w:contextualSpacing/>
              <w:jc w:val="left"/>
              <w:rPr>
                <w:szCs w:val="20"/>
              </w:rPr>
            </w:pPr>
            <w:r>
              <w:rPr>
                <w:szCs w:val="20"/>
              </w:rPr>
              <w:lastRenderedPageBreak/>
              <w:t>Uchádzač export</w:t>
            </w:r>
            <w:r w:rsidR="003C6A4C">
              <w:rPr>
                <w:szCs w:val="20"/>
              </w:rPr>
              <w:t>oval</w:t>
            </w:r>
            <w:r>
              <w:rPr>
                <w:szCs w:val="20"/>
              </w:rPr>
              <w:t xml:space="preserve"> vykontúrované </w:t>
            </w:r>
            <w:r w:rsidR="00297F40">
              <w:rPr>
                <w:szCs w:val="20"/>
              </w:rPr>
              <w:t>ostré</w:t>
            </w:r>
            <w:r>
              <w:rPr>
                <w:szCs w:val="20"/>
              </w:rPr>
              <w:t xml:space="preserve"> CT vyšetrenia</w:t>
            </w:r>
            <w:r w:rsidR="00897CE1">
              <w:rPr>
                <w:szCs w:val="20"/>
              </w:rPr>
              <w:t xml:space="preserve"> a ulož</w:t>
            </w:r>
            <w:r w:rsidR="003C6A4C">
              <w:rPr>
                <w:szCs w:val="20"/>
              </w:rPr>
              <w:t>il</w:t>
            </w:r>
            <w:r w:rsidR="00897CE1">
              <w:rPr>
                <w:szCs w:val="20"/>
              </w:rPr>
              <w:t xml:space="preserve"> ich </w:t>
            </w:r>
            <w:r w:rsidR="00897CE1">
              <w:rPr>
                <w:rStyle w:val="eop"/>
                <w:rFonts w:cs="Calibri"/>
              </w:rPr>
              <w:t>do zariadenia v rámci HW infraštruktúry MZSR</w:t>
            </w:r>
          </w:p>
        </w:tc>
      </w:tr>
      <w:tr w:rsidR="006F3BCF" w14:paraId="7C9D91D9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75378F97" w14:textId="0F8AA8BC" w:rsidR="006F3BCF" w:rsidRPr="00040C2A" w:rsidRDefault="006F3BCF" w:rsidP="00843DEC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lastRenderedPageBreak/>
              <w:t>Záver</w:t>
            </w:r>
          </w:p>
        </w:tc>
        <w:tc>
          <w:tcPr>
            <w:tcW w:w="7683" w:type="dxa"/>
            <w:vAlign w:val="center"/>
          </w:tcPr>
          <w:p w14:paraId="6F8C837F" w14:textId="48211143" w:rsidR="006F3BCF" w:rsidRPr="00040C2A" w:rsidRDefault="00D0756A" w:rsidP="004552EC">
            <w:pPr>
              <w:pStyle w:val="ezdravienormal"/>
              <w:jc w:val="left"/>
              <w:rPr>
                <w:rFonts w:cstheme="majorHAnsi"/>
                <w:b/>
                <w:i/>
                <w:szCs w:val="20"/>
                <w:u w:val="single"/>
              </w:rPr>
            </w:pPr>
            <w:r>
              <w:rPr>
                <w:rFonts w:cstheme="majorHAnsi"/>
                <w:szCs w:val="20"/>
              </w:rPr>
              <w:t xml:space="preserve">Uchádzač potvrdil </w:t>
            </w:r>
            <w:r w:rsidR="004552EC">
              <w:rPr>
                <w:rFonts w:cstheme="majorHAnsi"/>
                <w:szCs w:val="20"/>
              </w:rPr>
              <w:t xml:space="preserve">korektné </w:t>
            </w:r>
            <w:proofErr w:type="spellStart"/>
            <w:r w:rsidR="004552EC">
              <w:rPr>
                <w:rFonts w:cstheme="majorHAnsi"/>
                <w:szCs w:val="20"/>
              </w:rPr>
              <w:t>vyk</w:t>
            </w:r>
            <w:r w:rsidR="00C31FC6">
              <w:rPr>
                <w:rFonts w:cstheme="majorHAnsi"/>
                <w:szCs w:val="20"/>
              </w:rPr>
              <w:t>onturovanie</w:t>
            </w:r>
            <w:proofErr w:type="spellEnd"/>
            <w:r w:rsidR="00C31FC6">
              <w:rPr>
                <w:rFonts w:cstheme="majorHAnsi"/>
                <w:szCs w:val="20"/>
              </w:rPr>
              <w:t xml:space="preserve"> ostrých CT vyšetrení, </w:t>
            </w:r>
            <w:r w:rsidR="00C31FC6">
              <w:rPr>
                <w:rFonts w:cstheme="majorHAnsi"/>
                <w:kern w:val="0"/>
              </w:rPr>
              <w:t>ktoré sú pripravené na hlavný proces hodnotenia.</w:t>
            </w:r>
          </w:p>
        </w:tc>
      </w:tr>
    </w:tbl>
    <w:p w14:paraId="42AF6227" w14:textId="6471FDB0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0089806F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3610D4E7" w14:textId="77777777" w:rsidR="00317D97" w:rsidRDefault="00317D97" w:rsidP="00317D97">
      <w:pPr>
        <w:pStyle w:val="ezdravieodrazkacislovana"/>
        <w:rPr>
          <w:b/>
          <w:color w:val="005293" w:themeColor="accent1"/>
        </w:rPr>
      </w:pPr>
      <w:r w:rsidRPr="00D405C1">
        <w:rPr>
          <w:b/>
          <w:color w:val="005293" w:themeColor="accent1"/>
        </w:rPr>
        <w:t>Podpisová doložka</w:t>
      </w:r>
    </w:p>
    <w:p w14:paraId="3EC46CB3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tbl>
      <w:tblPr>
        <w:tblStyle w:val="ezdravietabulka1"/>
        <w:tblW w:w="9634" w:type="dxa"/>
        <w:tblLook w:val="04A0" w:firstRow="1" w:lastRow="0" w:firstColumn="1" w:lastColumn="0" w:noHBand="0" w:noVBand="1"/>
      </w:tblPr>
      <w:tblGrid>
        <w:gridCol w:w="1775"/>
        <w:gridCol w:w="3182"/>
        <w:gridCol w:w="1701"/>
        <w:gridCol w:w="2976"/>
      </w:tblGrid>
      <w:tr w:rsidR="00317D97" w14:paraId="7AC386E7" w14:textId="77777777" w:rsidTr="3958EC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1"/>
        </w:trPr>
        <w:tc>
          <w:tcPr>
            <w:tcW w:w="4957" w:type="dxa"/>
            <w:gridSpan w:val="2"/>
          </w:tcPr>
          <w:p w14:paraId="108AD89C" w14:textId="77777777" w:rsidR="00317D97" w:rsidRDefault="00317D97" w:rsidP="00843DEC">
            <w:pPr>
              <w:pStyle w:val="ezdravienormal"/>
            </w:pPr>
            <w:r>
              <w:t>Vyhotovil</w:t>
            </w:r>
          </w:p>
        </w:tc>
        <w:tc>
          <w:tcPr>
            <w:tcW w:w="4677" w:type="dxa"/>
            <w:gridSpan w:val="2"/>
          </w:tcPr>
          <w:p w14:paraId="39A49A62" w14:textId="77777777" w:rsidR="00317D97" w:rsidRDefault="00317D97" w:rsidP="00843DEC">
            <w:pPr>
              <w:pStyle w:val="ezdravienormal"/>
            </w:pPr>
            <w:r>
              <w:t>Verifikoval</w:t>
            </w:r>
          </w:p>
        </w:tc>
      </w:tr>
      <w:tr w:rsidR="00317D97" w14:paraId="73348594" w14:textId="77777777" w:rsidTr="3958ECAA">
        <w:trPr>
          <w:trHeight w:val="397"/>
        </w:trPr>
        <w:tc>
          <w:tcPr>
            <w:tcW w:w="1775" w:type="dxa"/>
            <w:vAlign w:val="center"/>
          </w:tcPr>
          <w:p w14:paraId="3A1B3BF0" w14:textId="77777777" w:rsidR="00317D97" w:rsidRPr="00287158" w:rsidRDefault="00317D97" w:rsidP="00843DEC">
            <w:pPr>
              <w:pStyle w:val="ezdravienormal"/>
              <w:rPr>
                <w:b/>
              </w:rPr>
            </w:pPr>
            <w:r w:rsidRPr="00287158">
              <w:rPr>
                <w:b/>
              </w:rPr>
              <w:t>Meno</w:t>
            </w:r>
          </w:p>
        </w:tc>
        <w:tc>
          <w:tcPr>
            <w:tcW w:w="3182" w:type="dxa"/>
            <w:vAlign w:val="center"/>
          </w:tcPr>
          <w:p w14:paraId="41D72EF1" w14:textId="34158FE4" w:rsidR="00317D97" w:rsidRDefault="3958ECAA" w:rsidP="007147D5">
            <w:pPr>
              <w:pStyle w:val="ezdravienormal"/>
            </w:pPr>
            <w:r>
              <w:t>Ing. Martin Fobel</w:t>
            </w:r>
          </w:p>
        </w:tc>
        <w:tc>
          <w:tcPr>
            <w:tcW w:w="1701" w:type="dxa"/>
            <w:vAlign w:val="center"/>
          </w:tcPr>
          <w:p w14:paraId="7730BBB3" w14:textId="77777777" w:rsidR="00317D97" w:rsidRPr="00287158" w:rsidRDefault="00317D97" w:rsidP="00843DEC">
            <w:pPr>
              <w:pStyle w:val="ezdravienormal"/>
              <w:rPr>
                <w:b/>
              </w:rPr>
            </w:pPr>
            <w:r w:rsidRPr="00287158">
              <w:rPr>
                <w:b/>
              </w:rPr>
              <w:t>Meno</w:t>
            </w:r>
          </w:p>
        </w:tc>
        <w:tc>
          <w:tcPr>
            <w:tcW w:w="2976" w:type="dxa"/>
            <w:vAlign w:val="center"/>
          </w:tcPr>
          <w:p w14:paraId="239DAE4D" w14:textId="0FAD2D97" w:rsidR="00317D97" w:rsidRDefault="00C60B0B" w:rsidP="004D026C">
            <w:pPr>
              <w:pStyle w:val="ezdravienormal"/>
            </w:pPr>
            <w:r>
              <w:t>Mgr. Tomáš Švec</w:t>
            </w:r>
          </w:p>
        </w:tc>
      </w:tr>
      <w:tr w:rsidR="00317D97" w14:paraId="258889D4" w14:textId="77777777" w:rsidTr="3958ECAA">
        <w:trPr>
          <w:trHeight w:val="397"/>
        </w:trPr>
        <w:tc>
          <w:tcPr>
            <w:tcW w:w="1775" w:type="dxa"/>
            <w:vAlign w:val="center"/>
          </w:tcPr>
          <w:p w14:paraId="40F57527" w14:textId="77777777" w:rsidR="00317D97" w:rsidRPr="00287158" w:rsidRDefault="00317D97" w:rsidP="00843DEC">
            <w:pPr>
              <w:pStyle w:val="ezdravienormal"/>
              <w:tabs>
                <w:tab w:val="center" w:pos="1123"/>
                <w:tab w:val="right" w:pos="2247"/>
              </w:tabs>
              <w:rPr>
                <w:b/>
              </w:rPr>
            </w:pPr>
            <w:r w:rsidRPr="00287158">
              <w:rPr>
                <w:b/>
              </w:rPr>
              <w:t>Dátum</w:t>
            </w:r>
          </w:p>
        </w:tc>
        <w:tc>
          <w:tcPr>
            <w:tcW w:w="3182" w:type="dxa"/>
            <w:vAlign w:val="center"/>
          </w:tcPr>
          <w:p w14:paraId="239C32B6" w14:textId="66BBF67F" w:rsidR="00317D97" w:rsidRDefault="00D24B0A" w:rsidP="00E354CC">
            <w:pPr>
              <w:pStyle w:val="ezdravienormal"/>
            </w:pPr>
            <w:r>
              <w:t>31</w:t>
            </w:r>
            <w:r w:rsidR="00297F40">
              <w:t>.07.2024</w:t>
            </w:r>
          </w:p>
        </w:tc>
        <w:tc>
          <w:tcPr>
            <w:tcW w:w="1701" w:type="dxa"/>
            <w:vAlign w:val="center"/>
          </w:tcPr>
          <w:p w14:paraId="3A5225EB" w14:textId="77777777" w:rsidR="00317D97" w:rsidRPr="00287158" w:rsidRDefault="00317D97" w:rsidP="00843DEC">
            <w:pPr>
              <w:pStyle w:val="ezdravienormal"/>
              <w:rPr>
                <w:b/>
              </w:rPr>
            </w:pPr>
            <w:r w:rsidRPr="00287158">
              <w:rPr>
                <w:b/>
              </w:rPr>
              <w:t>Dátum</w:t>
            </w:r>
          </w:p>
        </w:tc>
        <w:tc>
          <w:tcPr>
            <w:tcW w:w="2976" w:type="dxa"/>
            <w:vAlign w:val="center"/>
          </w:tcPr>
          <w:p w14:paraId="7C856BE1" w14:textId="7A262781" w:rsidR="00317D97" w:rsidRDefault="00D24B0A" w:rsidP="00843DEC">
            <w:pPr>
              <w:pStyle w:val="ezdravienormal"/>
            </w:pPr>
            <w:r>
              <w:t>31</w:t>
            </w:r>
            <w:r w:rsidR="00297F40">
              <w:t>.07</w:t>
            </w:r>
            <w:r w:rsidR="00802AE4">
              <w:t>.2024</w:t>
            </w:r>
          </w:p>
        </w:tc>
      </w:tr>
    </w:tbl>
    <w:p w14:paraId="6344372F" w14:textId="747D49FE" w:rsidR="00637F4D" w:rsidRDefault="00637F4D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57A3103C" w14:textId="77777777" w:rsidR="00637F4D" w:rsidRPr="00637F4D" w:rsidRDefault="00637F4D" w:rsidP="00637F4D">
      <w:pPr>
        <w:rPr>
          <w:lang w:eastAsia="en-US"/>
        </w:rPr>
      </w:pPr>
    </w:p>
    <w:p w14:paraId="058C9B36" w14:textId="0E42BA1F" w:rsidR="00317D97" w:rsidRPr="00637F4D" w:rsidRDefault="00637F4D" w:rsidP="00D63489">
      <w:pPr>
        <w:tabs>
          <w:tab w:val="left" w:pos="7920"/>
        </w:tabs>
        <w:rPr>
          <w:lang w:eastAsia="en-US"/>
        </w:rPr>
      </w:pPr>
      <w:r>
        <w:rPr>
          <w:lang w:eastAsia="en-US"/>
        </w:rPr>
        <w:tab/>
      </w:r>
    </w:p>
    <w:sectPr w:rsidR="00317D97" w:rsidRPr="00637F4D" w:rsidSect="00A9523A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1418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339067" w14:textId="77777777" w:rsidR="001949EC" w:rsidRDefault="001949EC" w:rsidP="00B00750">
      <w:pPr>
        <w:spacing w:after="0" w:line="240" w:lineRule="auto"/>
      </w:pPr>
      <w:r>
        <w:separator/>
      </w:r>
    </w:p>
    <w:p w14:paraId="2B379D74" w14:textId="77777777" w:rsidR="001949EC" w:rsidRDefault="001949EC"/>
    <w:p w14:paraId="0FA04369" w14:textId="77777777" w:rsidR="001949EC" w:rsidRDefault="001949EC"/>
    <w:p w14:paraId="1246C593" w14:textId="77777777" w:rsidR="001949EC" w:rsidRDefault="001949EC"/>
  </w:endnote>
  <w:endnote w:type="continuationSeparator" w:id="0">
    <w:p w14:paraId="33D1183F" w14:textId="77777777" w:rsidR="001949EC" w:rsidRDefault="001949EC" w:rsidP="00B00750">
      <w:pPr>
        <w:spacing w:after="0" w:line="240" w:lineRule="auto"/>
      </w:pPr>
      <w:r>
        <w:continuationSeparator/>
      </w:r>
    </w:p>
    <w:p w14:paraId="779BF1DD" w14:textId="77777777" w:rsidR="001949EC" w:rsidRDefault="001949EC"/>
    <w:p w14:paraId="349AA857" w14:textId="77777777" w:rsidR="001949EC" w:rsidRDefault="001949EC"/>
    <w:p w14:paraId="2C38F197" w14:textId="77777777" w:rsidR="001949EC" w:rsidRDefault="001949EC"/>
  </w:endnote>
  <w:endnote w:type="continuationNotice" w:id="1">
    <w:p w14:paraId="4AF47E6A" w14:textId="77777777" w:rsidR="001949EC" w:rsidRDefault="001949E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oho Gothic Pro">
    <w:altName w:val="Corbel"/>
    <w:charset w:val="00"/>
    <w:family w:val="auto"/>
    <w:pitch w:val="variable"/>
    <w:sig w:usb0="A00000AF" w:usb1="4000205B" w:usb2="00000000" w:usb3="00000000" w:csb0="0000009B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(W1)">
    <w:altName w:val="Arial"/>
    <w:charset w:val="EE"/>
    <w:family w:val="swiss"/>
    <w:pitch w:val="variable"/>
    <w:sig w:usb0="20007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Pro-Regular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6B7687" w14:textId="62E00E4F" w:rsidR="00843DEC" w:rsidRDefault="005B78C7" w:rsidP="000A22B3">
    <w:pPr>
      <w:pStyle w:val="Obsah2"/>
      <w:tabs>
        <w:tab w:val="right" w:pos="9923"/>
      </w:tabs>
      <w:ind w:left="-426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7DF9D89" wp14:editId="7544939E">
              <wp:simplePos x="0" y="0"/>
              <wp:positionH relativeFrom="column">
                <wp:posOffset>3111500</wp:posOffset>
              </wp:positionH>
              <wp:positionV relativeFrom="paragraph">
                <wp:posOffset>113665</wp:posOffset>
              </wp:positionV>
              <wp:extent cx="3048000" cy="571500"/>
              <wp:effectExtent l="0" t="0" r="0" b="0"/>
              <wp:wrapNone/>
              <wp:docPr id="2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480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668E97" w14:textId="426F8CF5" w:rsidR="00491B68" w:rsidRDefault="00491B68" w:rsidP="002E0CC5">
                          <w:pPr>
                            <w:pStyle w:val="ezdraviepaticka"/>
                          </w:pPr>
                          <w:r>
                            <w:t>Ministerstvo zdravotníctva Slovenskej republiky</w:t>
                          </w:r>
                        </w:p>
                        <w:p w14:paraId="386F48A1" w14:textId="38BF7133" w:rsidR="00843DEC" w:rsidRPr="007D72AE" w:rsidRDefault="00491B68" w:rsidP="002E0CC5">
                          <w:pPr>
                            <w:pStyle w:val="ezdraviepaticka"/>
                          </w:pPr>
                          <w:r>
                            <w:t>Limbová 2</w:t>
                          </w:r>
                          <w:r w:rsidR="00843DEC" w:rsidRPr="007D72AE">
                            <w:t>, 8</w:t>
                          </w:r>
                          <w:r>
                            <w:t xml:space="preserve">37 52 </w:t>
                          </w:r>
                          <w:r w:rsidR="00843DEC" w:rsidRPr="007D72AE">
                            <w:t>Bratislava, Slovenská republika</w:t>
                          </w:r>
                        </w:p>
                        <w:p w14:paraId="20420AF4" w14:textId="3B34DCE5" w:rsidR="00843DEC" w:rsidRPr="007D72AE" w:rsidRDefault="00491B68" w:rsidP="002E0CC5">
                          <w:pPr>
                            <w:pStyle w:val="ezdraviepaticka"/>
                          </w:pPr>
                          <w:r>
                            <w:t>office</w:t>
                          </w:r>
                          <w:r w:rsidR="00843DEC" w:rsidRPr="007D72AE">
                            <w:t>@</w:t>
                          </w:r>
                          <w:r>
                            <w:t>health</w:t>
                          </w:r>
                          <w:r w:rsidR="00843DEC" w:rsidRPr="007D72AE">
                            <w:t>.</w:t>
                          </w:r>
                          <w:r>
                            <w:t>gov.</w:t>
                          </w:r>
                          <w:r w:rsidR="00843DEC" w:rsidRPr="007D72AE">
                            <w:t>sk | www.</w:t>
                          </w:r>
                          <w:r>
                            <w:t>health.gov</w:t>
                          </w:r>
                          <w:r w:rsidR="00843DEC" w:rsidRPr="007D72AE">
                            <w:t>.sk</w:t>
                          </w:r>
                        </w:p>
                        <w:p w14:paraId="57F476F0" w14:textId="77777777" w:rsidR="00843DEC" w:rsidRDefault="00843DEC" w:rsidP="00950B61">
                          <w:pPr>
                            <w:pStyle w:val="ezdraviepatick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DF9D89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style="position:absolute;left:0;text-align:left;margin-left:245pt;margin-top:8.95pt;width:240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" filled="f" stroked="f">
              <v:path arrowok="t"/>
              <v:textbox>
                <w:txbxContent>
                  <w:p w14:paraId="23668E97" w14:textId="426F8CF5" w:rsidR="00491B68" w:rsidRDefault="00491B68" w:rsidP="002E0CC5">
                    <w:pPr>
                      <w:pStyle w:val="ezdraviepaticka"/>
                    </w:pPr>
                    <w:r>
                      <w:t>Ministerstvo zdravotníctva Slovenskej republiky</w:t>
                    </w:r>
                  </w:p>
                  <w:p w14:paraId="386F48A1" w14:textId="38BF7133" w:rsidR="00843DEC" w:rsidRPr="007D72AE" w:rsidRDefault="00491B68" w:rsidP="002E0CC5">
                    <w:pPr>
                      <w:pStyle w:val="ezdraviepaticka"/>
                    </w:pPr>
                    <w:r>
                      <w:t>Limbová 2</w:t>
                    </w:r>
                    <w:r w:rsidR="00843DEC" w:rsidRPr="007D72AE">
                      <w:t>, 8</w:t>
                    </w:r>
                    <w:r>
                      <w:t xml:space="preserve">37 52 </w:t>
                    </w:r>
                    <w:r w:rsidR="00843DEC" w:rsidRPr="007D72AE">
                      <w:t>Bratislava, Slovenská republika</w:t>
                    </w:r>
                  </w:p>
                  <w:p w14:paraId="20420AF4" w14:textId="3B34DCE5" w:rsidR="00843DEC" w:rsidRPr="007D72AE" w:rsidRDefault="00491B68" w:rsidP="002E0CC5">
                    <w:pPr>
                      <w:pStyle w:val="ezdraviepaticka"/>
                    </w:pPr>
                    <w:r>
                      <w:t>office</w:t>
                    </w:r>
                    <w:r w:rsidR="00843DEC" w:rsidRPr="007D72AE">
                      <w:t>@</w:t>
                    </w:r>
                    <w:r>
                      <w:t>health</w:t>
                    </w:r>
                    <w:r w:rsidR="00843DEC" w:rsidRPr="007D72AE">
                      <w:t>.</w:t>
                    </w:r>
                    <w:r>
                      <w:t>gov.</w:t>
                    </w:r>
                    <w:r w:rsidR="00843DEC" w:rsidRPr="007D72AE">
                      <w:t>sk | www.</w:t>
                    </w:r>
                    <w:r>
                      <w:t>health.gov</w:t>
                    </w:r>
                    <w:r w:rsidR="00843DEC" w:rsidRPr="007D72AE">
                      <w:t>.sk</w:t>
                    </w:r>
                  </w:p>
                  <w:p w14:paraId="57F476F0" w14:textId="77777777" w:rsidR="00843DEC" w:rsidRDefault="00843DEC" w:rsidP="00950B61">
                    <w:pPr>
                      <w:pStyle w:val="ezdraviepaticka"/>
                    </w:pPr>
                  </w:p>
                </w:txbxContent>
              </v:textbox>
            </v:shape>
          </w:pict>
        </mc:Fallback>
      </mc:AlternateContent>
    </w:r>
  </w:p>
  <w:p w14:paraId="65AF187E" w14:textId="77777777" w:rsidR="00843DEC" w:rsidRDefault="00843DEC" w:rsidP="002E0CC5">
    <w:pPr>
      <w:pStyle w:val="ezdravieverziadokumentu"/>
    </w:pPr>
    <w:r>
      <w:tab/>
    </w:r>
    <w:r>
      <w:tab/>
    </w:r>
    <w:r>
      <w:tab/>
    </w:r>
    <w:r>
      <w:tab/>
    </w:r>
  </w:p>
  <w:p w14:paraId="094B98EE" w14:textId="71B95EE9" w:rsidR="00843DEC" w:rsidRPr="007D72AE" w:rsidRDefault="00843DEC" w:rsidP="00CD1E12">
    <w:pPr>
      <w:pStyle w:val="ezdravieverziadokumentu"/>
      <w:rPr>
        <w:noProof/>
        <w:lang w:val="en-US"/>
      </w:rPr>
    </w:pPr>
    <w:r w:rsidRPr="00615D1F">
      <w:fldChar w:fldCharType="begin"/>
    </w:r>
    <w:r w:rsidRPr="00615D1F">
      <w:instrText xml:space="preserve">PAGE  </w:instrText>
    </w:r>
    <w:r w:rsidRPr="00615D1F">
      <w:fldChar w:fldCharType="separate"/>
    </w:r>
    <w:r w:rsidR="00D24B0A">
      <w:rPr>
        <w:noProof/>
      </w:rPr>
      <w:t>2</w:t>
    </w:r>
    <w:r w:rsidRPr="00615D1F">
      <w:fldChar w:fldCharType="end"/>
    </w:r>
    <w:r w:rsidRPr="00615D1F">
      <w:t xml:space="preserve"> </w:t>
    </w:r>
    <w:r w:rsidRPr="00615D1F">
      <w:rPr>
        <w:lang w:val="en-US"/>
      </w:rPr>
      <w:t xml:space="preserve">/ </w:t>
    </w:r>
    <w:r w:rsidR="001949EC">
      <w:fldChar w:fldCharType="begin"/>
    </w:r>
    <w:r w:rsidR="001949EC">
      <w:instrText>NUMPAGES   \* MERGEFORMAT</w:instrText>
    </w:r>
    <w:r w:rsidR="001949EC">
      <w:fldChar w:fldCharType="separate"/>
    </w:r>
    <w:r w:rsidR="00D24B0A" w:rsidRPr="00D24B0A">
      <w:rPr>
        <w:noProof/>
        <w:lang w:val="en-US"/>
      </w:rPr>
      <w:t>2</w:t>
    </w:r>
    <w:r w:rsidR="001949EC">
      <w:rPr>
        <w:noProof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74D2A1" w14:textId="514304B0" w:rsidR="00843DEC" w:rsidRPr="00170F17" w:rsidRDefault="005B78C7" w:rsidP="00CD6BCC">
    <w:pPr>
      <w:pStyle w:val="datum"/>
      <w:rPr>
        <w:highlight w:val="yellow"/>
      </w:rPr>
    </w:pPr>
    <w:r>
      <w:rPr>
        <w:noProof/>
        <w:lang w:eastAsia="sk-SK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67D3120" wp14:editId="557A5606">
              <wp:simplePos x="0" y="0"/>
              <wp:positionH relativeFrom="column">
                <wp:posOffset>3263900</wp:posOffset>
              </wp:positionH>
              <wp:positionV relativeFrom="paragraph">
                <wp:posOffset>118110</wp:posOffset>
              </wp:positionV>
              <wp:extent cx="3048000" cy="571500"/>
              <wp:effectExtent l="0" t="0" r="0" b="0"/>
              <wp:wrapNone/>
              <wp:docPr id="1" name="Textové po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480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71B1E04" w14:textId="3CF10263" w:rsidR="00637F4D" w:rsidRDefault="00637F4D" w:rsidP="0022670F">
                          <w:pPr>
                            <w:pStyle w:val="ezdraviepaticka"/>
                          </w:pPr>
                          <w:r>
                            <w:t>Ministerstvo zdravotníctva Slovenskej republiky</w:t>
                          </w:r>
                        </w:p>
                        <w:p w14:paraId="529BA626" w14:textId="434076BF" w:rsidR="00843DEC" w:rsidRPr="007D72AE" w:rsidRDefault="00843DEC" w:rsidP="0022670F">
                          <w:pPr>
                            <w:pStyle w:val="ezdraviepaticka"/>
                          </w:pPr>
                          <w:r w:rsidRPr="007D72AE">
                            <w:t>L</w:t>
                          </w:r>
                          <w:r w:rsidR="00637F4D">
                            <w:t>imbová</w:t>
                          </w:r>
                          <w:r w:rsidRPr="007D72AE">
                            <w:t xml:space="preserve"> 2, 8</w:t>
                          </w:r>
                          <w:r w:rsidR="00637F4D">
                            <w:t>37 52</w:t>
                          </w:r>
                          <w:r w:rsidRPr="007D72AE">
                            <w:t xml:space="preserve"> Bratislava, Slovenská republika</w:t>
                          </w:r>
                        </w:p>
                        <w:p w14:paraId="3841E1F6" w14:textId="61812091" w:rsidR="00843DEC" w:rsidRPr="007D72AE" w:rsidRDefault="00637F4D" w:rsidP="0022670F">
                          <w:pPr>
                            <w:pStyle w:val="ezdraviepaticka"/>
                          </w:pPr>
                          <w:r>
                            <w:t>office</w:t>
                          </w:r>
                          <w:r w:rsidR="00843DEC" w:rsidRPr="007D72AE">
                            <w:t>@</w:t>
                          </w:r>
                          <w:r>
                            <w:t>health.gov</w:t>
                          </w:r>
                          <w:r w:rsidR="00843DEC" w:rsidRPr="007D72AE">
                            <w:t>.sk | www.</w:t>
                          </w:r>
                          <w:r>
                            <w:t>health.gov</w:t>
                          </w:r>
                          <w:r w:rsidR="00843DEC" w:rsidRPr="007D72AE">
                            <w:t>.sk</w:t>
                          </w:r>
                        </w:p>
                        <w:p w14:paraId="0ADA2A4B" w14:textId="77777777" w:rsidR="00843DEC" w:rsidRDefault="00843DEC" w:rsidP="0022670F">
                          <w:pPr>
                            <w:pStyle w:val="ezdraviepatick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7D3120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7" type="#_x0000_t202" style="position:absolute;left:0;text-align:left;margin-left:257pt;margin-top:9.3pt;width:240pt;height:4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" filled="f" stroked="f">
              <v:path arrowok="t"/>
              <v:textbox>
                <w:txbxContent>
                  <w:p w14:paraId="271B1E04" w14:textId="3CF10263" w:rsidR="00637F4D" w:rsidRDefault="00637F4D" w:rsidP="0022670F">
                    <w:pPr>
                      <w:pStyle w:val="ezdraviepaticka"/>
                    </w:pPr>
                    <w:r>
                      <w:t>Ministerstvo zdravotníctva Slovenskej republiky</w:t>
                    </w:r>
                  </w:p>
                  <w:p w14:paraId="529BA626" w14:textId="434076BF" w:rsidR="00843DEC" w:rsidRPr="007D72AE" w:rsidRDefault="00843DEC" w:rsidP="0022670F">
                    <w:pPr>
                      <w:pStyle w:val="ezdraviepaticka"/>
                    </w:pPr>
                    <w:r w:rsidRPr="007D72AE">
                      <w:t>L</w:t>
                    </w:r>
                    <w:r w:rsidR="00637F4D">
                      <w:t>imbová</w:t>
                    </w:r>
                    <w:r w:rsidRPr="007D72AE">
                      <w:t xml:space="preserve"> 2, 8</w:t>
                    </w:r>
                    <w:r w:rsidR="00637F4D">
                      <w:t>37 52</w:t>
                    </w:r>
                    <w:r w:rsidRPr="007D72AE">
                      <w:t xml:space="preserve"> Bratislava, Slovenská republika</w:t>
                    </w:r>
                  </w:p>
                  <w:p w14:paraId="3841E1F6" w14:textId="61812091" w:rsidR="00843DEC" w:rsidRPr="007D72AE" w:rsidRDefault="00637F4D" w:rsidP="0022670F">
                    <w:pPr>
                      <w:pStyle w:val="ezdraviepaticka"/>
                    </w:pPr>
                    <w:r>
                      <w:t>office</w:t>
                    </w:r>
                    <w:r w:rsidR="00843DEC" w:rsidRPr="007D72AE">
                      <w:t>@</w:t>
                    </w:r>
                    <w:r>
                      <w:t>health.gov</w:t>
                    </w:r>
                    <w:r w:rsidR="00843DEC" w:rsidRPr="007D72AE">
                      <w:t>.sk | www.</w:t>
                    </w:r>
                    <w:r>
                      <w:t>health.gov</w:t>
                    </w:r>
                    <w:r w:rsidR="00843DEC" w:rsidRPr="007D72AE">
                      <w:t>.sk</w:t>
                    </w:r>
                  </w:p>
                  <w:p w14:paraId="0ADA2A4B" w14:textId="77777777" w:rsidR="00843DEC" w:rsidRDefault="00843DEC" w:rsidP="0022670F">
                    <w:pPr>
                      <w:pStyle w:val="ezdraviepaticka"/>
                    </w:pPr>
                  </w:p>
                </w:txbxContent>
              </v:textbox>
            </v:shape>
          </w:pict>
        </mc:Fallback>
      </mc:AlternateContent>
    </w:r>
  </w:p>
  <w:p w14:paraId="29C170C3" w14:textId="77777777" w:rsidR="00843DEC" w:rsidRDefault="00843DEC" w:rsidP="00950B61">
    <w:pPr>
      <w:pStyle w:val="ezdravieverziadokumentu"/>
    </w:pPr>
  </w:p>
  <w:p w14:paraId="7D0FAF7E" w14:textId="0F16F27E" w:rsidR="00843DEC" w:rsidRPr="002C15DD" w:rsidRDefault="00843DEC" w:rsidP="002C15DD">
    <w:pPr>
      <w:pStyle w:val="ezdravieverziadokumentu"/>
      <w:rPr>
        <w:noProof/>
        <w:lang w:val="en-US"/>
      </w:rPr>
    </w:pPr>
    <w:r w:rsidRPr="00615D1F">
      <w:fldChar w:fldCharType="begin"/>
    </w:r>
    <w:r w:rsidRPr="00615D1F">
      <w:instrText xml:space="preserve">PAGE  </w:instrText>
    </w:r>
    <w:r w:rsidRPr="00615D1F">
      <w:fldChar w:fldCharType="separate"/>
    </w:r>
    <w:r w:rsidR="009D44D4">
      <w:rPr>
        <w:noProof/>
      </w:rPr>
      <w:t>1</w:t>
    </w:r>
    <w:r w:rsidRPr="00615D1F">
      <w:fldChar w:fldCharType="end"/>
    </w:r>
    <w:r w:rsidRPr="00615D1F">
      <w:t xml:space="preserve"> </w:t>
    </w:r>
    <w:r w:rsidRPr="00615D1F">
      <w:rPr>
        <w:lang w:val="en-US"/>
      </w:rPr>
      <w:t xml:space="preserve">/ </w:t>
    </w:r>
    <w:r w:rsidR="001949EC">
      <w:fldChar w:fldCharType="begin"/>
    </w:r>
    <w:r w:rsidR="001949EC">
      <w:instrText>NUMPAGES   \* MERGEFORMAT</w:instrText>
    </w:r>
    <w:r w:rsidR="001949EC">
      <w:fldChar w:fldCharType="separate"/>
    </w:r>
    <w:r w:rsidR="009D44D4" w:rsidRPr="009D44D4">
      <w:rPr>
        <w:noProof/>
        <w:lang w:val="en-US"/>
      </w:rPr>
      <w:t>2</w:t>
    </w:r>
    <w:r w:rsidR="001949EC">
      <w:rPr>
        <w:noProof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F4675F" w14:textId="77777777" w:rsidR="001949EC" w:rsidRDefault="001949EC" w:rsidP="00B00750">
      <w:pPr>
        <w:spacing w:after="0" w:line="240" w:lineRule="auto"/>
      </w:pPr>
      <w:r>
        <w:separator/>
      </w:r>
    </w:p>
    <w:p w14:paraId="202E7643" w14:textId="77777777" w:rsidR="001949EC" w:rsidRDefault="001949EC"/>
    <w:p w14:paraId="317BBE82" w14:textId="77777777" w:rsidR="001949EC" w:rsidRDefault="001949EC"/>
    <w:p w14:paraId="734856B8" w14:textId="77777777" w:rsidR="001949EC" w:rsidRDefault="001949EC"/>
  </w:footnote>
  <w:footnote w:type="continuationSeparator" w:id="0">
    <w:p w14:paraId="0F9A9C91" w14:textId="77777777" w:rsidR="001949EC" w:rsidRDefault="001949EC" w:rsidP="00B00750">
      <w:pPr>
        <w:spacing w:after="0" w:line="240" w:lineRule="auto"/>
      </w:pPr>
      <w:r>
        <w:continuationSeparator/>
      </w:r>
    </w:p>
    <w:p w14:paraId="39751F2C" w14:textId="77777777" w:rsidR="001949EC" w:rsidRDefault="001949EC"/>
    <w:p w14:paraId="5D39B32C" w14:textId="77777777" w:rsidR="001949EC" w:rsidRDefault="001949EC"/>
    <w:p w14:paraId="099B972C" w14:textId="77777777" w:rsidR="001949EC" w:rsidRDefault="001949EC"/>
  </w:footnote>
  <w:footnote w:type="continuationNotice" w:id="1">
    <w:p w14:paraId="62ECB742" w14:textId="77777777" w:rsidR="001949EC" w:rsidRDefault="001949E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066F15" w14:textId="0BB3D056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  <w:rPr>
        <w:noProof/>
      </w:rPr>
    </w:pPr>
    <w:r>
      <w:tab/>
    </w:r>
    <w:r>
      <w:rPr>
        <w:noProof/>
      </w:rPr>
      <w:tab/>
    </w:r>
  </w:p>
  <w:p w14:paraId="33E0255D" w14:textId="77777777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  <w:rPr>
        <w:noProof/>
      </w:rPr>
    </w:pPr>
  </w:p>
  <w:p w14:paraId="3906251F" w14:textId="77777777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  <w:rPr>
        <w:noProof/>
      </w:rPr>
    </w:pPr>
  </w:p>
  <w:p w14:paraId="3BCAE2EA" w14:textId="77777777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A39B2" w14:textId="1B1FEB5A" w:rsidR="00843DEC" w:rsidRDefault="00837907" w:rsidP="00491B68">
    <w:pPr>
      <w:pStyle w:val="Pta"/>
      <w:pBdr>
        <w:top w:val="none" w:sz="0" w:space="0" w:color="auto"/>
      </w:pBdr>
      <w:tabs>
        <w:tab w:val="clear" w:pos="4536"/>
        <w:tab w:val="clear" w:pos="9498"/>
        <w:tab w:val="right" w:pos="9639"/>
      </w:tabs>
    </w:pPr>
    <w:r w:rsidRPr="00146A07">
      <w:rPr>
        <w:noProof/>
      </w:rPr>
      <w:drawing>
        <wp:anchor distT="0" distB="0" distL="114300" distR="114300" simplePos="0" relativeHeight="251658243" behindDoc="1" locked="0" layoutInCell="1" allowOverlap="1" wp14:anchorId="082C958A" wp14:editId="483C421D">
          <wp:simplePos x="0" y="0"/>
          <wp:positionH relativeFrom="margin">
            <wp:posOffset>2171700</wp:posOffset>
          </wp:positionH>
          <wp:positionV relativeFrom="margin">
            <wp:posOffset>-635000</wp:posOffset>
          </wp:positionV>
          <wp:extent cx="1606550" cy="421005"/>
          <wp:effectExtent l="0" t="0" r="0" b="0"/>
          <wp:wrapNone/>
          <wp:docPr id="16" name="Obrázo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mzsr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6550" cy="4210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91B68" w:rsidRPr="00146A07">
      <w:rPr>
        <w:noProof/>
      </w:rPr>
      <w:drawing>
        <wp:anchor distT="0" distB="0" distL="114300" distR="114300" simplePos="0" relativeHeight="251658244" behindDoc="1" locked="0" layoutInCell="1" allowOverlap="1" wp14:anchorId="1F4C490F" wp14:editId="729701E7">
          <wp:simplePos x="0" y="0"/>
          <wp:positionH relativeFrom="column">
            <wp:posOffset>4581525</wp:posOffset>
          </wp:positionH>
          <wp:positionV relativeFrom="paragraph">
            <wp:posOffset>-635</wp:posOffset>
          </wp:positionV>
          <wp:extent cx="1099468" cy="422695"/>
          <wp:effectExtent l="0" t="0" r="0" b="0"/>
          <wp:wrapNone/>
          <wp:docPr id="15" name="Obrázo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" name="PO_LOGO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9468" cy="422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91B68" w:rsidRPr="00146A07">
      <w:rPr>
        <w:noProof/>
      </w:rPr>
      <w:drawing>
        <wp:anchor distT="0" distB="0" distL="114300" distR="114300" simplePos="0" relativeHeight="251658242" behindDoc="1" locked="0" layoutInCell="1" allowOverlap="1" wp14:anchorId="68645AB3" wp14:editId="6CF86BFA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596390" cy="400685"/>
          <wp:effectExtent l="0" t="0" r="0" b="0"/>
          <wp:wrapNone/>
          <wp:docPr id="17" name="Obrázok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k_financovane_europskou_uniou_pos (1)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6390" cy="4006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91B68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8EF49546"/>
    <w:lvl w:ilvl="0">
      <w:start w:val="1"/>
      <w:numFmt w:val="bullet"/>
      <w:pStyle w:val="Zo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9BEAA26"/>
    <w:lvl w:ilvl="0">
      <w:start w:val="1"/>
      <w:numFmt w:val="decimal"/>
      <w:pStyle w:val="slovanzo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F9C1DD"/>
    <w:multiLevelType w:val="multilevel"/>
    <w:tmpl w:val="00000001"/>
    <w:name w:val="HTML-List16368093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3" w15:restartNumberingAfterBreak="0">
    <w:nsid w:val="00F9D546"/>
    <w:multiLevelType w:val="multilevel"/>
    <w:tmpl w:val="00000001"/>
    <w:name w:val="HTML-List16373062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4" w15:restartNumberingAfterBreak="0">
    <w:nsid w:val="00F9DEFA"/>
    <w:multiLevelType w:val="multilevel"/>
    <w:tmpl w:val="00000002"/>
    <w:name w:val="HTML-List16375546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5" w15:restartNumberingAfterBreak="0">
    <w:nsid w:val="00F9DF39"/>
    <w:multiLevelType w:val="multilevel"/>
    <w:tmpl w:val="00000001"/>
    <w:name w:val="HTML-List16375609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6" w15:restartNumberingAfterBreak="0">
    <w:nsid w:val="00F9DFD5"/>
    <w:multiLevelType w:val="multilevel"/>
    <w:tmpl w:val="00000001"/>
    <w:name w:val="HTML-List16375765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7" w15:restartNumberingAfterBreak="0">
    <w:nsid w:val="00F9E0EE"/>
    <w:multiLevelType w:val="multilevel"/>
    <w:tmpl w:val="00000001"/>
    <w:name w:val="HTML-List16376046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8" w15:restartNumberingAfterBreak="0">
    <w:nsid w:val="03323948"/>
    <w:multiLevelType w:val="multilevel"/>
    <w:tmpl w:val="04825C8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862"/>
        </w:tabs>
        <w:ind w:left="142" w:firstLine="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0" w:firstLine="0"/>
      </w:pPr>
      <w:rPr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2149"/>
        </w:tabs>
        <w:ind w:left="0" w:firstLine="709"/>
      </w:pPr>
    </w:lvl>
    <w:lvl w:ilvl="4">
      <w:start w:val="1"/>
      <w:numFmt w:val="none"/>
      <w:lvlText w:val="%3"/>
      <w:lvlJc w:val="left"/>
      <w:pPr>
        <w:tabs>
          <w:tab w:val="num" w:pos="360"/>
        </w:tabs>
        <w:ind w:left="0" w:firstLine="0"/>
      </w:pPr>
      <w:rPr>
        <w:effect w:val="none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none"/>
      <w:lvlText w:val="%1%7"/>
      <w:lvlJc w:val="left"/>
      <w:pPr>
        <w:tabs>
          <w:tab w:val="num" w:pos="720"/>
        </w:tabs>
        <w:ind w:left="0" w:firstLine="0"/>
      </w:pPr>
    </w:lvl>
    <w:lvl w:ilvl="7">
      <w:start w:val="1"/>
      <w:numFmt w:val="none"/>
      <w:lvlText w:val="%1%8"/>
      <w:lvlJc w:val="left"/>
      <w:pPr>
        <w:tabs>
          <w:tab w:val="num" w:pos="720"/>
        </w:tabs>
        <w:ind w:left="0" w:firstLine="0"/>
      </w:pPr>
    </w:lvl>
    <w:lvl w:ilvl="8">
      <w:start w:val="1"/>
      <w:numFmt w:val="none"/>
      <w:lvlText w:val="%1%9"/>
      <w:lvlJc w:val="left"/>
      <w:pPr>
        <w:tabs>
          <w:tab w:val="num" w:pos="720"/>
        </w:tabs>
        <w:ind w:left="0" w:firstLine="0"/>
      </w:pPr>
    </w:lvl>
  </w:abstractNum>
  <w:abstractNum w:abstractNumId="9" w15:restartNumberingAfterBreak="0">
    <w:nsid w:val="08345A34"/>
    <w:multiLevelType w:val="multilevel"/>
    <w:tmpl w:val="AD4A8C86"/>
    <w:lvl w:ilvl="0">
      <w:start w:val="1"/>
      <w:numFmt w:val="bullet"/>
      <w:lvlText w:val=""/>
      <w:lvlJc w:val="left"/>
      <w:pPr>
        <w:ind w:left="1191" w:hanging="454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477D60"/>
    <w:multiLevelType w:val="hybridMultilevel"/>
    <w:tmpl w:val="53762B44"/>
    <w:lvl w:ilvl="0" w:tplc="569281EC">
      <w:start w:val="1"/>
      <w:numFmt w:val="lowerLetter"/>
      <w:pStyle w:val="ESOOdrka-abcd1"/>
      <w:lvlText w:val="%1."/>
      <w:lvlJc w:val="left"/>
      <w:pPr>
        <w:ind w:left="1276" w:hanging="360"/>
      </w:pPr>
    </w:lvl>
    <w:lvl w:ilvl="1" w:tplc="04050019">
      <w:start w:val="1"/>
      <w:numFmt w:val="lowerLetter"/>
      <w:lvlText w:val="%2."/>
      <w:lvlJc w:val="left"/>
      <w:pPr>
        <w:ind w:left="1996" w:hanging="360"/>
      </w:pPr>
    </w:lvl>
    <w:lvl w:ilvl="2" w:tplc="0405001B">
      <w:start w:val="1"/>
      <w:numFmt w:val="lowerRoman"/>
      <w:lvlText w:val="%3."/>
      <w:lvlJc w:val="right"/>
      <w:pPr>
        <w:ind w:left="2716" w:hanging="180"/>
      </w:pPr>
    </w:lvl>
    <w:lvl w:ilvl="3" w:tplc="0405000F" w:tentative="1">
      <w:start w:val="1"/>
      <w:numFmt w:val="decimal"/>
      <w:lvlText w:val="%4."/>
      <w:lvlJc w:val="left"/>
      <w:pPr>
        <w:ind w:left="3436" w:hanging="360"/>
      </w:pPr>
    </w:lvl>
    <w:lvl w:ilvl="4" w:tplc="04050019" w:tentative="1">
      <w:start w:val="1"/>
      <w:numFmt w:val="lowerLetter"/>
      <w:lvlText w:val="%5."/>
      <w:lvlJc w:val="left"/>
      <w:pPr>
        <w:ind w:left="4156" w:hanging="360"/>
      </w:pPr>
    </w:lvl>
    <w:lvl w:ilvl="5" w:tplc="0405001B" w:tentative="1">
      <w:start w:val="1"/>
      <w:numFmt w:val="lowerRoman"/>
      <w:lvlText w:val="%6."/>
      <w:lvlJc w:val="right"/>
      <w:pPr>
        <w:ind w:left="4876" w:hanging="180"/>
      </w:pPr>
    </w:lvl>
    <w:lvl w:ilvl="6" w:tplc="0405000F" w:tentative="1">
      <w:start w:val="1"/>
      <w:numFmt w:val="decimal"/>
      <w:lvlText w:val="%7."/>
      <w:lvlJc w:val="left"/>
      <w:pPr>
        <w:ind w:left="5596" w:hanging="360"/>
      </w:pPr>
    </w:lvl>
    <w:lvl w:ilvl="7" w:tplc="04050019" w:tentative="1">
      <w:start w:val="1"/>
      <w:numFmt w:val="lowerLetter"/>
      <w:lvlText w:val="%8."/>
      <w:lvlJc w:val="left"/>
      <w:pPr>
        <w:ind w:left="6316" w:hanging="360"/>
      </w:pPr>
    </w:lvl>
    <w:lvl w:ilvl="8" w:tplc="040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11" w15:restartNumberingAfterBreak="0">
    <w:nsid w:val="0D8C7034"/>
    <w:multiLevelType w:val="multilevel"/>
    <w:tmpl w:val="FEA4A0E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170608F7"/>
    <w:multiLevelType w:val="hybridMultilevel"/>
    <w:tmpl w:val="498832C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B94F16"/>
    <w:multiLevelType w:val="hybridMultilevel"/>
    <w:tmpl w:val="40E4F8F4"/>
    <w:lvl w:ilvl="0" w:tplc="6C404388">
      <w:start w:val="14"/>
      <w:numFmt w:val="bullet"/>
      <w:lvlText w:val="-"/>
      <w:lvlJc w:val="left"/>
      <w:pPr>
        <w:ind w:left="720" w:hanging="360"/>
      </w:pPr>
      <w:rPr>
        <w:rFonts w:ascii="Soho Gothic Pro" w:eastAsia="Calibri" w:hAnsi="Soho Gothic Pro" w:cs="Tahoma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871F99"/>
    <w:multiLevelType w:val="hybridMultilevel"/>
    <w:tmpl w:val="E3F8324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463BCC"/>
    <w:multiLevelType w:val="multilevel"/>
    <w:tmpl w:val="04825C8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862"/>
        </w:tabs>
        <w:ind w:left="142" w:firstLine="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0" w:firstLine="0"/>
      </w:pPr>
      <w:rPr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2149"/>
        </w:tabs>
        <w:ind w:left="0" w:firstLine="709"/>
      </w:pPr>
    </w:lvl>
    <w:lvl w:ilvl="4">
      <w:start w:val="1"/>
      <w:numFmt w:val="none"/>
      <w:lvlText w:val="%3"/>
      <w:lvlJc w:val="left"/>
      <w:pPr>
        <w:tabs>
          <w:tab w:val="num" w:pos="360"/>
        </w:tabs>
        <w:ind w:left="0" w:firstLine="0"/>
      </w:pPr>
      <w:rPr>
        <w:effect w:val="none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none"/>
      <w:lvlText w:val="%1%7"/>
      <w:lvlJc w:val="left"/>
      <w:pPr>
        <w:tabs>
          <w:tab w:val="num" w:pos="720"/>
        </w:tabs>
        <w:ind w:left="0" w:firstLine="0"/>
      </w:pPr>
    </w:lvl>
    <w:lvl w:ilvl="7">
      <w:start w:val="1"/>
      <w:numFmt w:val="none"/>
      <w:lvlText w:val="%1%8"/>
      <w:lvlJc w:val="left"/>
      <w:pPr>
        <w:tabs>
          <w:tab w:val="num" w:pos="720"/>
        </w:tabs>
        <w:ind w:left="0" w:firstLine="0"/>
      </w:pPr>
    </w:lvl>
    <w:lvl w:ilvl="8">
      <w:start w:val="1"/>
      <w:numFmt w:val="none"/>
      <w:lvlText w:val="%1%9"/>
      <w:lvlJc w:val="left"/>
      <w:pPr>
        <w:tabs>
          <w:tab w:val="num" w:pos="720"/>
        </w:tabs>
        <w:ind w:left="0" w:firstLine="0"/>
      </w:pPr>
    </w:lvl>
  </w:abstractNum>
  <w:abstractNum w:abstractNumId="16" w15:restartNumberingAfterBreak="0">
    <w:nsid w:val="23953F89"/>
    <w:multiLevelType w:val="hybridMultilevel"/>
    <w:tmpl w:val="8CC86304"/>
    <w:lvl w:ilvl="0" w:tplc="041B0003">
      <w:start w:val="1"/>
      <w:numFmt w:val="decimal"/>
      <w:pStyle w:val="ESONumbered1"/>
      <w:lvlText w:val="%1."/>
      <w:lvlJc w:val="left"/>
      <w:pPr>
        <w:ind w:left="2340" w:hanging="360"/>
      </w:pPr>
      <w:rPr>
        <w:rFonts w:cs="Times New Roman"/>
      </w:rPr>
    </w:lvl>
    <w:lvl w:ilvl="1" w:tplc="041B0003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2" w:tplc="041B0005" w:tentative="1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1B0001" w:tentative="1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1B0003" w:tentative="1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1B0005" w:tentative="1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1B0001" w:tentative="1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1B0003" w:tentative="1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1B0005" w:tentative="1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17" w15:restartNumberingAfterBreak="0">
    <w:nsid w:val="2414580B"/>
    <w:multiLevelType w:val="hybridMultilevel"/>
    <w:tmpl w:val="F522D68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2522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73379D7"/>
    <w:multiLevelType w:val="multilevel"/>
    <w:tmpl w:val="3F08930C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41" w:hanging="1584"/>
      </w:pPr>
      <w:rPr>
        <w:rFonts w:hint="default"/>
      </w:rPr>
    </w:lvl>
  </w:abstractNum>
  <w:abstractNum w:abstractNumId="20" w15:restartNumberingAfterBreak="0">
    <w:nsid w:val="27482D7B"/>
    <w:multiLevelType w:val="hybridMultilevel"/>
    <w:tmpl w:val="8E88848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457E3E"/>
    <w:multiLevelType w:val="hybridMultilevel"/>
    <w:tmpl w:val="63C28D0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DE6662"/>
    <w:multiLevelType w:val="multilevel"/>
    <w:tmpl w:val="857C5A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CCE277C"/>
    <w:multiLevelType w:val="multilevel"/>
    <w:tmpl w:val="E7F2D0E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2FAE6768"/>
    <w:multiLevelType w:val="hybridMultilevel"/>
    <w:tmpl w:val="E35011C0"/>
    <w:lvl w:ilvl="0" w:tplc="449ED24E">
      <w:start w:val="1"/>
      <w:numFmt w:val="bullet"/>
      <w:pStyle w:val="ezdravieodrka3"/>
      <w:lvlText w:val=""/>
      <w:lvlJc w:val="left"/>
      <w:pPr>
        <w:ind w:left="1588" w:hanging="397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CA32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33EA65F4"/>
    <w:multiLevelType w:val="hybridMultilevel"/>
    <w:tmpl w:val="1AB02398"/>
    <w:lvl w:ilvl="0" w:tplc="8CB2EDFE">
      <w:start w:val="1"/>
      <w:numFmt w:val="decimal"/>
      <w:pStyle w:val="ezdravieodrazkacislovana"/>
      <w:lvlText w:val="%1."/>
      <w:lvlJc w:val="left"/>
      <w:pPr>
        <w:ind w:left="7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4777F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3AB90A7D"/>
    <w:multiLevelType w:val="hybridMultilevel"/>
    <w:tmpl w:val="29A27D3A"/>
    <w:name w:val="WW8Num32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250B88"/>
    <w:multiLevelType w:val="multilevel"/>
    <w:tmpl w:val="CF2204F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3E063B09"/>
    <w:multiLevelType w:val="multilevel"/>
    <w:tmpl w:val="791EDC6E"/>
    <w:lvl w:ilvl="0">
      <w:start w:val="1"/>
      <w:numFmt w:val="decimal"/>
      <w:lvlText w:val="%1."/>
      <w:lvlJc w:val="left"/>
      <w:pPr>
        <w:ind w:left="789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41" w:hanging="1584"/>
      </w:pPr>
      <w:rPr>
        <w:rFonts w:hint="default"/>
      </w:rPr>
    </w:lvl>
  </w:abstractNum>
  <w:abstractNum w:abstractNumId="31" w15:restartNumberingAfterBreak="0">
    <w:nsid w:val="3E976DD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095433B"/>
    <w:multiLevelType w:val="hybridMultilevel"/>
    <w:tmpl w:val="D474FD3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AE5F17"/>
    <w:multiLevelType w:val="multilevel"/>
    <w:tmpl w:val="2CD2F8DE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884CA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481474C2"/>
    <w:multiLevelType w:val="multilevel"/>
    <w:tmpl w:val="E20ED7B2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 w15:restartNumberingAfterBreak="0">
    <w:nsid w:val="491E4D95"/>
    <w:multiLevelType w:val="multilevel"/>
    <w:tmpl w:val="84B0D5E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7" w15:restartNumberingAfterBreak="0">
    <w:nsid w:val="4EED1904"/>
    <w:multiLevelType w:val="hybridMultilevel"/>
    <w:tmpl w:val="FC8069F8"/>
    <w:lvl w:ilvl="0" w:tplc="AC8AA492">
      <w:start w:val="1"/>
      <w:numFmt w:val="bullet"/>
      <w:pStyle w:val="ezdravieodrka1"/>
      <w:lvlText w:val=""/>
      <w:lvlJc w:val="left"/>
      <w:pPr>
        <w:ind w:left="720" w:hanging="360"/>
      </w:pPr>
      <w:rPr>
        <w:rFonts w:ascii="Wingdings" w:hAnsi="Wingdings" w:hint="default"/>
        <w:color w:val="C60C30" w:themeColor="text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A80AF7"/>
    <w:multiLevelType w:val="multilevel"/>
    <w:tmpl w:val="4B66E2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ESOOdrkyslovan3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 w15:restartNumberingAfterBreak="0">
    <w:nsid w:val="558B775F"/>
    <w:multiLevelType w:val="hybridMultilevel"/>
    <w:tmpl w:val="604E08AE"/>
    <w:lvl w:ilvl="0" w:tplc="3BE40C32">
      <w:start w:val="1"/>
      <w:numFmt w:val="bullet"/>
      <w:pStyle w:val="ezdravieodrka4"/>
      <w:lvlText w:val=""/>
      <w:lvlJc w:val="left"/>
      <w:pPr>
        <w:ind w:left="1928" w:hanging="34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97526C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5BF1763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5C3107DC"/>
    <w:multiLevelType w:val="hybridMultilevel"/>
    <w:tmpl w:val="50287736"/>
    <w:lvl w:ilvl="0" w:tplc="05665642">
      <w:start w:val="1"/>
      <w:numFmt w:val="lowerLetter"/>
      <w:pStyle w:val="ezdravieodrazkaabecedna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F394F57"/>
    <w:multiLevelType w:val="multilevel"/>
    <w:tmpl w:val="E7F2D0E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4" w15:restartNumberingAfterBreak="0">
    <w:nsid w:val="64B836CA"/>
    <w:multiLevelType w:val="multilevel"/>
    <w:tmpl w:val="84B0D5EE"/>
    <w:lvl w:ilvl="0">
      <w:start w:val="1"/>
      <w:numFmt w:val="decimal"/>
      <w:pStyle w:val="ezdravienadpis1cislovany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ezdravienadpis2cislovany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zdravienadpis3cislovany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ezdravienadpis4cislovany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ezdravienadpis5cislovany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ezdravienadpis6cislovany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5" w15:restartNumberingAfterBreak="0">
    <w:nsid w:val="64FB4D1F"/>
    <w:multiLevelType w:val="hybridMultilevel"/>
    <w:tmpl w:val="AD4A8C86"/>
    <w:lvl w:ilvl="0" w:tplc="17429056">
      <w:start w:val="1"/>
      <w:numFmt w:val="bullet"/>
      <w:pStyle w:val="ezdravieodrka2"/>
      <w:lvlText w:val=""/>
      <w:lvlJc w:val="left"/>
      <w:pPr>
        <w:ind w:left="1191" w:hanging="454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59608D5"/>
    <w:multiLevelType w:val="hybridMultilevel"/>
    <w:tmpl w:val="E66A1692"/>
    <w:lvl w:ilvl="0" w:tplc="4D58B436">
      <w:start w:val="1"/>
      <w:numFmt w:val="decimal"/>
      <w:pStyle w:val="ESOOdrkyslovan1"/>
      <w:lvlText w:val="%1."/>
      <w:lvlJc w:val="left"/>
      <w:pPr>
        <w:tabs>
          <w:tab w:val="num" w:pos="1220"/>
        </w:tabs>
        <w:ind w:left="12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940"/>
        </w:tabs>
        <w:ind w:left="19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660"/>
        </w:tabs>
        <w:ind w:left="26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380"/>
        </w:tabs>
        <w:ind w:left="33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4100"/>
        </w:tabs>
        <w:ind w:left="41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820"/>
        </w:tabs>
        <w:ind w:left="48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540"/>
        </w:tabs>
        <w:ind w:left="55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260"/>
        </w:tabs>
        <w:ind w:left="62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980"/>
        </w:tabs>
        <w:ind w:left="6980" w:hanging="180"/>
      </w:pPr>
      <w:rPr>
        <w:rFonts w:cs="Times New Roman"/>
      </w:rPr>
    </w:lvl>
  </w:abstractNum>
  <w:abstractNum w:abstractNumId="47" w15:restartNumberingAfterBreak="0">
    <w:nsid w:val="6DEA7EE2"/>
    <w:multiLevelType w:val="hybridMultilevel"/>
    <w:tmpl w:val="8E7215C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FF439FC"/>
    <w:multiLevelType w:val="hybridMultilevel"/>
    <w:tmpl w:val="FCF626D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62239A"/>
    <w:multiLevelType w:val="multilevel"/>
    <w:tmpl w:val="71E0FB3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0" w15:restartNumberingAfterBreak="0">
    <w:nsid w:val="75062676"/>
    <w:multiLevelType w:val="multilevel"/>
    <w:tmpl w:val="064E630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1" w15:restartNumberingAfterBreak="0">
    <w:nsid w:val="76F316C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2" w15:restartNumberingAfterBreak="0">
    <w:nsid w:val="785E0ADD"/>
    <w:multiLevelType w:val="hybridMultilevel"/>
    <w:tmpl w:val="5CC6B25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90F7DF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4" w15:restartNumberingAfterBreak="0">
    <w:nsid w:val="7FAB25E9"/>
    <w:multiLevelType w:val="multilevel"/>
    <w:tmpl w:val="04825C8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862"/>
        </w:tabs>
        <w:ind w:left="142" w:firstLine="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0" w:firstLine="0"/>
      </w:pPr>
      <w:rPr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2149"/>
        </w:tabs>
        <w:ind w:left="0" w:firstLine="709"/>
      </w:pPr>
    </w:lvl>
    <w:lvl w:ilvl="4">
      <w:start w:val="1"/>
      <w:numFmt w:val="none"/>
      <w:lvlText w:val="%3"/>
      <w:lvlJc w:val="left"/>
      <w:pPr>
        <w:tabs>
          <w:tab w:val="num" w:pos="360"/>
        </w:tabs>
        <w:ind w:left="0" w:firstLine="0"/>
      </w:pPr>
      <w:rPr>
        <w:effect w:val="none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none"/>
      <w:lvlText w:val="%1%7"/>
      <w:lvlJc w:val="left"/>
      <w:pPr>
        <w:tabs>
          <w:tab w:val="num" w:pos="720"/>
        </w:tabs>
        <w:ind w:left="0" w:firstLine="0"/>
      </w:pPr>
    </w:lvl>
    <w:lvl w:ilvl="7">
      <w:start w:val="1"/>
      <w:numFmt w:val="none"/>
      <w:lvlText w:val="%1%8"/>
      <w:lvlJc w:val="left"/>
      <w:pPr>
        <w:tabs>
          <w:tab w:val="num" w:pos="720"/>
        </w:tabs>
        <w:ind w:left="0" w:firstLine="0"/>
      </w:pPr>
    </w:lvl>
    <w:lvl w:ilvl="8">
      <w:start w:val="1"/>
      <w:numFmt w:val="none"/>
      <w:lvlText w:val="%1%9"/>
      <w:lvlJc w:val="left"/>
      <w:pPr>
        <w:tabs>
          <w:tab w:val="num" w:pos="72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38"/>
  </w:num>
  <w:num w:numId="4">
    <w:abstractNumId w:val="16"/>
  </w:num>
  <w:num w:numId="5">
    <w:abstractNumId w:val="46"/>
  </w:num>
  <w:num w:numId="6">
    <w:abstractNumId w:val="10"/>
  </w:num>
  <w:num w:numId="7">
    <w:abstractNumId w:val="37"/>
  </w:num>
  <w:num w:numId="8">
    <w:abstractNumId w:val="45"/>
  </w:num>
  <w:num w:numId="9">
    <w:abstractNumId w:val="24"/>
  </w:num>
  <w:num w:numId="10">
    <w:abstractNumId w:val="39"/>
  </w:num>
  <w:num w:numId="11">
    <w:abstractNumId w:val="44"/>
  </w:num>
  <w:num w:numId="12">
    <w:abstractNumId w:val="19"/>
  </w:num>
  <w:num w:numId="13">
    <w:abstractNumId w:val="54"/>
  </w:num>
  <w:num w:numId="14">
    <w:abstractNumId w:val="35"/>
  </w:num>
  <w:num w:numId="15">
    <w:abstractNumId w:val="27"/>
  </w:num>
  <w:num w:numId="16">
    <w:abstractNumId w:val="34"/>
  </w:num>
  <w:num w:numId="17">
    <w:abstractNumId w:val="18"/>
  </w:num>
  <w:num w:numId="18">
    <w:abstractNumId w:val="9"/>
  </w:num>
  <w:num w:numId="19">
    <w:abstractNumId w:val="11"/>
  </w:num>
  <w:num w:numId="20">
    <w:abstractNumId w:val="49"/>
  </w:num>
  <w:num w:numId="21">
    <w:abstractNumId w:val="50"/>
  </w:num>
  <w:num w:numId="22">
    <w:abstractNumId w:val="31"/>
  </w:num>
  <w:num w:numId="23">
    <w:abstractNumId w:val="43"/>
  </w:num>
  <w:num w:numId="24">
    <w:abstractNumId w:val="29"/>
  </w:num>
  <w:num w:numId="25">
    <w:abstractNumId w:val="41"/>
  </w:num>
  <w:num w:numId="26">
    <w:abstractNumId w:val="23"/>
  </w:num>
  <w:num w:numId="27">
    <w:abstractNumId w:val="53"/>
  </w:num>
  <w:num w:numId="28">
    <w:abstractNumId w:val="40"/>
  </w:num>
  <w:num w:numId="29">
    <w:abstractNumId w:val="51"/>
  </w:num>
  <w:num w:numId="30">
    <w:abstractNumId w:val="36"/>
  </w:num>
  <w:num w:numId="31">
    <w:abstractNumId w:val="8"/>
  </w:num>
  <w:num w:numId="32">
    <w:abstractNumId w:val="30"/>
  </w:num>
  <w:num w:numId="33">
    <w:abstractNumId w:val="25"/>
  </w:num>
  <w:num w:numId="34">
    <w:abstractNumId w:val="42"/>
  </w:num>
  <w:num w:numId="35">
    <w:abstractNumId w:val="15"/>
  </w:num>
  <w:num w:numId="36">
    <w:abstractNumId w:val="26"/>
  </w:num>
  <w:num w:numId="37">
    <w:abstractNumId w:val="33"/>
  </w:num>
  <w:num w:numId="38">
    <w:abstractNumId w:val="26"/>
    <w:lvlOverride w:ilvl="0">
      <w:startOverride w:val="1"/>
    </w:lvlOverride>
  </w:num>
  <w:num w:numId="39">
    <w:abstractNumId w:val="26"/>
    <w:lvlOverride w:ilvl="0">
      <w:startOverride w:val="1"/>
    </w:lvlOverride>
  </w:num>
  <w:num w:numId="40">
    <w:abstractNumId w:val="21"/>
  </w:num>
  <w:num w:numId="41">
    <w:abstractNumId w:val="32"/>
  </w:num>
  <w:num w:numId="42">
    <w:abstractNumId w:val="20"/>
  </w:num>
  <w:num w:numId="43">
    <w:abstractNumId w:val="52"/>
  </w:num>
  <w:num w:numId="44">
    <w:abstractNumId w:val="13"/>
  </w:num>
  <w:num w:numId="45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7"/>
  </w:num>
  <w:num w:numId="47">
    <w:abstractNumId w:val="48"/>
  </w:num>
  <w:num w:numId="48">
    <w:abstractNumId w:val="47"/>
  </w:num>
  <w:num w:numId="49">
    <w:abstractNumId w:val="12"/>
  </w:num>
  <w:num w:numId="50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hideSpellingErrors/>
  <w:hideGrammaticalErrors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49">
      <o:colormru v:ext="edit" colors="#191946,#eb007d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B7D"/>
    <w:rsid w:val="00000CA4"/>
    <w:rsid w:val="000105A6"/>
    <w:rsid w:val="000120B5"/>
    <w:rsid w:val="00012706"/>
    <w:rsid w:val="000207B4"/>
    <w:rsid w:val="00020B9D"/>
    <w:rsid w:val="00020CD3"/>
    <w:rsid w:val="00020EAC"/>
    <w:rsid w:val="00022D17"/>
    <w:rsid w:val="00024683"/>
    <w:rsid w:val="000263F4"/>
    <w:rsid w:val="00026471"/>
    <w:rsid w:val="00027236"/>
    <w:rsid w:val="00031051"/>
    <w:rsid w:val="00032B4F"/>
    <w:rsid w:val="000333AE"/>
    <w:rsid w:val="00033B2B"/>
    <w:rsid w:val="000369A5"/>
    <w:rsid w:val="00040C2A"/>
    <w:rsid w:val="000411D0"/>
    <w:rsid w:val="000471BD"/>
    <w:rsid w:val="00052797"/>
    <w:rsid w:val="00054DEC"/>
    <w:rsid w:val="00054E33"/>
    <w:rsid w:val="00056020"/>
    <w:rsid w:val="00056C54"/>
    <w:rsid w:val="000577FA"/>
    <w:rsid w:val="00061974"/>
    <w:rsid w:val="00061F86"/>
    <w:rsid w:val="00064F0B"/>
    <w:rsid w:val="000650DA"/>
    <w:rsid w:val="000658EF"/>
    <w:rsid w:val="00065B9A"/>
    <w:rsid w:val="00067676"/>
    <w:rsid w:val="00076DB2"/>
    <w:rsid w:val="00082C32"/>
    <w:rsid w:val="000913B2"/>
    <w:rsid w:val="00091FE1"/>
    <w:rsid w:val="0009707D"/>
    <w:rsid w:val="000A22B3"/>
    <w:rsid w:val="000A3E21"/>
    <w:rsid w:val="000B3921"/>
    <w:rsid w:val="000B6CDC"/>
    <w:rsid w:val="000B70FB"/>
    <w:rsid w:val="000C0850"/>
    <w:rsid w:val="000C1219"/>
    <w:rsid w:val="000C307C"/>
    <w:rsid w:val="000C31A7"/>
    <w:rsid w:val="000C4292"/>
    <w:rsid w:val="000C79BA"/>
    <w:rsid w:val="000D1250"/>
    <w:rsid w:val="000D3478"/>
    <w:rsid w:val="000D544C"/>
    <w:rsid w:val="000D57D2"/>
    <w:rsid w:val="000D5999"/>
    <w:rsid w:val="000D5D72"/>
    <w:rsid w:val="000D6014"/>
    <w:rsid w:val="000D657A"/>
    <w:rsid w:val="000E3D99"/>
    <w:rsid w:val="000E4AAB"/>
    <w:rsid w:val="000E4D6E"/>
    <w:rsid w:val="000E6063"/>
    <w:rsid w:val="000E7CE6"/>
    <w:rsid w:val="000F33AB"/>
    <w:rsid w:val="000F33E9"/>
    <w:rsid w:val="000F41F9"/>
    <w:rsid w:val="000F4D0C"/>
    <w:rsid w:val="00101092"/>
    <w:rsid w:val="00101576"/>
    <w:rsid w:val="00103FF8"/>
    <w:rsid w:val="00105E27"/>
    <w:rsid w:val="00106FDA"/>
    <w:rsid w:val="00107C9A"/>
    <w:rsid w:val="00114E69"/>
    <w:rsid w:val="00115168"/>
    <w:rsid w:val="001216CA"/>
    <w:rsid w:val="00121F92"/>
    <w:rsid w:val="001227B7"/>
    <w:rsid w:val="00123181"/>
    <w:rsid w:val="00125E18"/>
    <w:rsid w:val="00126055"/>
    <w:rsid w:val="001274BA"/>
    <w:rsid w:val="00127BBD"/>
    <w:rsid w:val="0013469B"/>
    <w:rsid w:val="00134BAC"/>
    <w:rsid w:val="00135645"/>
    <w:rsid w:val="00136590"/>
    <w:rsid w:val="00136BCB"/>
    <w:rsid w:val="0014033D"/>
    <w:rsid w:val="00145379"/>
    <w:rsid w:val="00146021"/>
    <w:rsid w:val="001501C2"/>
    <w:rsid w:val="00154149"/>
    <w:rsid w:val="00156477"/>
    <w:rsid w:val="00160589"/>
    <w:rsid w:val="00162771"/>
    <w:rsid w:val="00170F17"/>
    <w:rsid w:val="00171945"/>
    <w:rsid w:val="00171C8E"/>
    <w:rsid w:val="001754CB"/>
    <w:rsid w:val="0017732D"/>
    <w:rsid w:val="0018159E"/>
    <w:rsid w:val="00182733"/>
    <w:rsid w:val="001857DD"/>
    <w:rsid w:val="00186B2F"/>
    <w:rsid w:val="0019107F"/>
    <w:rsid w:val="001935DF"/>
    <w:rsid w:val="001949EC"/>
    <w:rsid w:val="00194BE3"/>
    <w:rsid w:val="001950A3"/>
    <w:rsid w:val="001A15CE"/>
    <w:rsid w:val="001A6859"/>
    <w:rsid w:val="001A6E06"/>
    <w:rsid w:val="001B0165"/>
    <w:rsid w:val="001B05C2"/>
    <w:rsid w:val="001B3854"/>
    <w:rsid w:val="001B4701"/>
    <w:rsid w:val="001B5C5C"/>
    <w:rsid w:val="001B66B9"/>
    <w:rsid w:val="001B7348"/>
    <w:rsid w:val="001C148D"/>
    <w:rsid w:val="001C3785"/>
    <w:rsid w:val="001C4559"/>
    <w:rsid w:val="001C5F62"/>
    <w:rsid w:val="001C6FC5"/>
    <w:rsid w:val="001D4C53"/>
    <w:rsid w:val="001E21A8"/>
    <w:rsid w:val="001E23E1"/>
    <w:rsid w:val="001E3812"/>
    <w:rsid w:val="001E4FE3"/>
    <w:rsid w:val="001F02EE"/>
    <w:rsid w:val="001F21C7"/>
    <w:rsid w:val="001F31D2"/>
    <w:rsid w:val="001F3859"/>
    <w:rsid w:val="001F4755"/>
    <w:rsid w:val="00203F63"/>
    <w:rsid w:val="002054B3"/>
    <w:rsid w:val="00205BED"/>
    <w:rsid w:val="00207C05"/>
    <w:rsid w:val="00210E7E"/>
    <w:rsid w:val="002126A0"/>
    <w:rsid w:val="00213592"/>
    <w:rsid w:val="00215F53"/>
    <w:rsid w:val="00220B1F"/>
    <w:rsid w:val="00221E6A"/>
    <w:rsid w:val="00222F66"/>
    <w:rsid w:val="00224D22"/>
    <w:rsid w:val="0022670F"/>
    <w:rsid w:val="00230D8F"/>
    <w:rsid w:val="00231488"/>
    <w:rsid w:val="00232DF0"/>
    <w:rsid w:val="002331C8"/>
    <w:rsid w:val="0023358A"/>
    <w:rsid w:val="00235B7D"/>
    <w:rsid w:val="00240C89"/>
    <w:rsid w:val="00245BBE"/>
    <w:rsid w:val="00252AF2"/>
    <w:rsid w:val="0025558C"/>
    <w:rsid w:val="002578CB"/>
    <w:rsid w:val="002624FE"/>
    <w:rsid w:val="00262DA2"/>
    <w:rsid w:val="00262E09"/>
    <w:rsid w:val="00262F72"/>
    <w:rsid w:val="00263F42"/>
    <w:rsid w:val="00264C59"/>
    <w:rsid w:val="00266129"/>
    <w:rsid w:val="00266C46"/>
    <w:rsid w:val="00271387"/>
    <w:rsid w:val="0027603B"/>
    <w:rsid w:val="002776BF"/>
    <w:rsid w:val="002812F2"/>
    <w:rsid w:val="00281ACA"/>
    <w:rsid w:val="00281AE3"/>
    <w:rsid w:val="00284A9C"/>
    <w:rsid w:val="00292BA2"/>
    <w:rsid w:val="0029321A"/>
    <w:rsid w:val="00297F40"/>
    <w:rsid w:val="002A137D"/>
    <w:rsid w:val="002A6612"/>
    <w:rsid w:val="002A753A"/>
    <w:rsid w:val="002A7BED"/>
    <w:rsid w:val="002B0176"/>
    <w:rsid w:val="002C0638"/>
    <w:rsid w:val="002C15DD"/>
    <w:rsid w:val="002C20CC"/>
    <w:rsid w:val="002C3C92"/>
    <w:rsid w:val="002C5D75"/>
    <w:rsid w:val="002C6B21"/>
    <w:rsid w:val="002C7C18"/>
    <w:rsid w:val="002D1D2B"/>
    <w:rsid w:val="002D2148"/>
    <w:rsid w:val="002D22CE"/>
    <w:rsid w:val="002D46D8"/>
    <w:rsid w:val="002D49CA"/>
    <w:rsid w:val="002D7184"/>
    <w:rsid w:val="002D7452"/>
    <w:rsid w:val="002E010B"/>
    <w:rsid w:val="002E0CC5"/>
    <w:rsid w:val="002E5A07"/>
    <w:rsid w:val="002E6758"/>
    <w:rsid w:val="002E71A9"/>
    <w:rsid w:val="002F390D"/>
    <w:rsid w:val="002F4445"/>
    <w:rsid w:val="002F492F"/>
    <w:rsid w:val="003007DF"/>
    <w:rsid w:val="0030234F"/>
    <w:rsid w:val="00303319"/>
    <w:rsid w:val="003046E9"/>
    <w:rsid w:val="00305552"/>
    <w:rsid w:val="00306647"/>
    <w:rsid w:val="003115C7"/>
    <w:rsid w:val="00314944"/>
    <w:rsid w:val="0031497C"/>
    <w:rsid w:val="003157FC"/>
    <w:rsid w:val="003175AE"/>
    <w:rsid w:val="00317D97"/>
    <w:rsid w:val="00321B1E"/>
    <w:rsid w:val="0032383D"/>
    <w:rsid w:val="00324FF4"/>
    <w:rsid w:val="00325593"/>
    <w:rsid w:val="00325E06"/>
    <w:rsid w:val="003338B4"/>
    <w:rsid w:val="00333ED5"/>
    <w:rsid w:val="003356E4"/>
    <w:rsid w:val="00341E5B"/>
    <w:rsid w:val="00352B69"/>
    <w:rsid w:val="00355D75"/>
    <w:rsid w:val="00356FBA"/>
    <w:rsid w:val="003577C4"/>
    <w:rsid w:val="00361E06"/>
    <w:rsid w:val="0036490E"/>
    <w:rsid w:val="00365547"/>
    <w:rsid w:val="003657BC"/>
    <w:rsid w:val="00370130"/>
    <w:rsid w:val="00373516"/>
    <w:rsid w:val="00374699"/>
    <w:rsid w:val="003779F8"/>
    <w:rsid w:val="00382189"/>
    <w:rsid w:val="00383274"/>
    <w:rsid w:val="00383FBD"/>
    <w:rsid w:val="003841A5"/>
    <w:rsid w:val="00392D09"/>
    <w:rsid w:val="003A540F"/>
    <w:rsid w:val="003A75CE"/>
    <w:rsid w:val="003B1BA1"/>
    <w:rsid w:val="003B3334"/>
    <w:rsid w:val="003B61A2"/>
    <w:rsid w:val="003B6A32"/>
    <w:rsid w:val="003C0FAB"/>
    <w:rsid w:val="003C38BE"/>
    <w:rsid w:val="003C6A4C"/>
    <w:rsid w:val="003C7DE4"/>
    <w:rsid w:val="003D615F"/>
    <w:rsid w:val="003E1017"/>
    <w:rsid w:val="003E188C"/>
    <w:rsid w:val="003E1F52"/>
    <w:rsid w:val="003E3D16"/>
    <w:rsid w:val="003E4394"/>
    <w:rsid w:val="003E6958"/>
    <w:rsid w:val="003E6AB3"/>
    <w:rsid w:val="003F0908"/>
    <w:rsid w:val="003F68E3"/>
    <w:rsid w:val="00400778"/>
    <w:rsid w:val="00403A33"/>
    <w:rsid w:val="00403BC6"/>
    <w:rsid w:val="00405C5A"/>
    <w:rsid w:val="00412690"/>
    <w:rsid w:val="00415933"/>
    <w:rsid w:val="004178D4"/>
    <w:rsid w:val="00420547"/>
    <w:rsid w:val="004210F2"/>
    <w:rsid w:val="00421F4A"/>
    <w:rsid w:val="00423E97"/>
    <w:rsid w:val="00424184"/>
    <w:rsid w:val="0042594B"/>
    <w:rsid w:val="004271F8"/>
    <w:rsid w:val="004279FE"/>
    <w:rsid w:val="00435770"/>
    <w:rsid w:val="00437A54"/>
    <w:rsid w:val="00440AE2"/>
    <w:rsid w:val="00440D0F"/>
    <w:rsid w:val="00441F7B"/>
    <w:rsid w:val="00443A97"/>
    <w:rsid w:val="00446A80"/>
    <w:rsid w:val="0044752C"/>
    <w:rsid w:val="004515B1"/>
    <w:rsid w:val="0045337C"/>
    <w:rsid w:val="0045360D"/>
    <w:rsid w:val="0045431F"/>
    <w:rsid w:val="004552EC"/>
    <w:rsid w:val="00455988"/>
    <w:rsid w:val="004576A9"/>
    <w:rsid w:val="00465324"/>
    <w:rsid w:val="00465DFB"/>
    <w:rsid w:val="0047064B"/>
    <w:rsid w:val="00473F80"/>
    <w:rsid w:val="00474B38"/>
    <w:rsid w:val="004769EE"/>
    <w:rsid w:val="004806E3"/>
    <w:rsid w:val="0048274E"/>
    <w:rsid w:val="00491B68"/>
    <w:rsid w:val="0049342D"/>
    <w:rsid w:val="004949ED"/>
    <w:rsid w:val="00495C94"/>
    <w:rsid w:val="004A1EC5"/>
    <w:rsid w:val="004A67CD"/>
    <w:rsid w:val="004B28E7"/>
    <w:rsid w:val="004B2EF1"/>
    <w:rsid w:val="004B352D"/>
    <w:rsid w:val="004B51AF"/>
    <w:rsid w:val="004B6100"/>
    <w:rsid w:val="004C1137"/>
    <w:rsid w:val="004C1524"/>
    <w:rsid w:val="004C4626"/>
    <w:rsid w:val="004D026C"/>
    <w:rsid w:val="004D1380"/>
    <w:rsid w:val="004D611A"/>
    <w:rsid w:val="004D6931"/>
    <w:rsid w:val="004E38FF"/>
    <w:rsid w:val="004E76F4"/>
    <w:rsid w:val="004F0FF2"/>
    <w:rsid w:val="004F1B6C"/>
    <w:rsid w:val="004F3198"/>
    <w:rsid w:val="004F6547"/>
    <w:rsid w:val="00515D77"/>
    <w:rsid w:val="005218C3"/>
    <w:rsid w:val="00521EA5"/>
    <w:rsid w:val="00526269"/>
    <w:rsid w:val="0053657B"/>
    <w:rsid w:val="00540BF6"/>
    <w:rsid w:val="00542007"/>
    <w:rsid w:val="0054229B"/>
    <w:rsid w:val="0054339B"/>
    <w:rsid w:val="005511AD"/>
    <w:rsid w:val="005517AB"/>
    <w:rsid w:val="0055257D"/>
    <w:rsid w:val="00552892"/>
    <w:rsid w:val="00561887"/>
    <w:rsid w:val="0056783D"/>
    <w:rsid w:val="00570F25"/>
    <w:rsid w:val="005713AB"/>
    <w:rsid w:val="00573D91"/>
    <w:rsid w:val="00580FF3"/>
    <w:rsid w:val="0058112C"/>
    <w:rsid w:val="0058204A"/>
    <w:rsid w:val="00583337"/>
    <w:rsid w:val="00583AE8"/>
    <w:rsid w:val="00583DB1"/>
    <w:rsid w:val="00584215"/>
    <w:rsid w:val="00590D32"/>
    <w:rsid w:val="005922D4"/>
    <w:rsid w:val="005943F3"/>
    <w:rsid w:val="00596B3B"/>
    <w:rsid w:val="00597A9F"/>
    <w:rsid w:val="005A4584"/>
    <w:rsid w:val="005A4DF3"/>
    <w:rsid w:val="005B1DD2"/>
    <w:rsid w:val="005B308D"/>
    <w:rsid w:val="005B4340"/>
    <w:rsid w:val="005B5A8E"/>
    <w:rsid w:val="005B78C7"/>
    <w:rsid w:val="005C1548"/>
    <w:rsid w:val="005C1CE4"/>
    <w:rsid w:val="005C3831"/>
    <w:rsid w:val="005C48EE"/>
    <w:rsid w:val="005C77E9"/>
    <w:rsid w:val="005D2BBE"/>
    <w:rsid w:val="005D3B47"/>
    <w:rsid w:val="005D3F61"/>
    <w:rsid w:val="005D3F94"/>
    <w:rsid w:val="005D730E"/>
    <w:rsid w:val="005D7C9C"/>
    <w:rsid w:val="005E0498"/>
    <w:rsid w:val="005E0744"/>
    <w:rsid w:val="005E189D"/>
    <w:rsid w:val="005E698B"/>
    <w:rsid w:val="005F4471"/>
    <w:rsid w:val="005F4669"/>
    <w:rsid w:val="0060004C"/>
    <w:rsid w:val="00604D75"/>
    <w:rsid w:val="006062A8"/>
    <w:rsid w:val="00607B36"/>
    <w:rsid w:val="0061075B"/>
    <w:rsid w:val="00615D1F"/>
    <w:rsid w:val="00616C7E"/>
    <w:rsid w:val="00617490"/>
    <w:rsid w:val="0062159B"/>
    <w:rsid w:val="00622143"/>
    <w:rsid w:val="006243C7"/>
    <w:rsid w:val="00625162"/>
    <w:rsid w:val="00625D9C"/>
    <w:rsid w:val="00630A63"/>
    <w:rsid w:val="00630EBC"/>
    <w:rsid w:val="006343CC"/>
    <w:rsid w:val="00637F4D"/>
    <w:rsid w:val="006405F2"/>
    <w:rsid w:val="00644595"/>
    <w:rsid w:val="0064552E"/>
    <w:rsid w:val="00650996"/>
    <w:rsid w:val="00652695"/>
    <w:rsid w:val="00652725"/>
    <w:rsid w:val="00662B1C"/>
    <w:rsid w:val="0066333E"/>
    <w:rsid w:val="00670AFC"/>
    <w:rsid w:val="006804DE"/>
    <w:rsid w:val="00681064"/>
    <w:rsid w:val="006818DD"/>
    <w:rsid w:val="006839C9"/>
    <w:rsid w:val="006913CE"/>
    <w:rsid w:val="0069399F"/>
    <w:rsid w:val="00694C9B"/>
    <w:rsid w:val="006A01F3"/>
    <w:rsid w:val="006A1458"/>
    <w:rsid w:val="006A1DDD"/>
    <w:rsid w:val="006A1FFF"/>
    <w:rsid w:val="006C0AA1"/>
    <w:rsid w:val="006C5258"/>
    <w:rsid w:val="006C79E8"/>
    <w:rsid w:val="006D1347"/>
    <w:rsid w:val="006D2AE0"/>
    <w:rsid w:val="006D46E8"/>
    <w:rsid w:val="006D47A3"/>
    <w:rsid w:val="006D6BA0"/>
    <w:rsid w:val="006D75C7"/>
    <w:rsid w:val="006D798F"/>
    <w:rsid w:val="006E222D"/>
    <w:rsid w:val="006E3D3A"/>
    <w:rsid w:val="006E4A78"/>
    <w:rsid w:val="006F1D34"/>
    <w:rsid w:val="006F3BCF"/>
    <w:rsid w:val="006F3E46"/>
    <w:rsid w:val="006F58DC"/>
    <w:rsid w:val="00703181"/>
    <w:rsid w:val="00703660"/>
    <w:rsid w:val="00704082"/>
    <w:rsid w:val="00704232"/>
    <w:rsid w:val="0071063B"/>
    <w:rsid w:val="00710E65"/>
    <w:rsid w:val="00711334"/>
    <w:rsid w:val="007121D4"/>
    <w:rsid w:val="00713E65"/>
    <w:rsid w:val="007147D5"/>
    <w:rsid w:val="007176ED"/>
    <w:rsid w:val="00724CED"/>
    <w:rsid w:val="00726739"/>
    <w:rsid w:val="00726A42"/>
    <w:rsid w:val="007326F0"/>
    <w:rsid w:val="00732B2B"/>
    <w:rsid w:val="00733EE9"/>
    <w:rsid w:val="00735C8D"/>
    <w:rsid w:val="00741BCC"/>
    <w:rsid w:val="00743413"/>
    <w:rsid w:val="00743A61"/>
    <w:rsid w:val="00751CD9"/>
    <w:rsid w:val="00752ACB"/>
    <w:rsid w:val="007542CF"/>
    <w:rsid w:val="0075743E"/>
    <w:rsid w:val="00762CBD"/>
    <w:rsid w:val="007700EF"/>
    <w:rsid w:val="00770E7F"/>
    <w:rsid w:val="007724DE"/>
    <w:rsid w:val="00773719"/>
    <w:rsid w:val="00774C44"/>
    <w:rsid w:val="00777A07"/>
    <w:rsid w:val="00777AC9"/>
    <w:rsid w:val="00790BED"/>
    <w:rsid w:val="0079174C"/>
    <w:rsid w:val="007923C7"/>
    <w:rsid w:val="007929B2"/>
    <w:rsid w:val="0079599C"/>
    <w:rsid w:val="00795CF7"/>
    <w:rsid w:val="007A3B52"/>
    <w:rsid w:val="007B3B6C"/>
    <w:rsid w:val="007B43C6"/>
    <w:rsid w:val="007B6134"/>
    <w:rsid w:val="007B623E"/>
    <w:rsid w:val="007B74A2"/>
    <w:rsid w:val="007C0847"/>
    <w:rsid w:val="007C2841"/>
    <w:rsid w:val="007C430B"/>
    <w:rsid w:val="007D5D56"/>
    <w:rsid w:val="007D72AE"/>
    <w:rsid w:val="007D72CB"/>
    <w:rsid w:val="007E0077"/>
    <w:rsid w:val="007E0092"/>
    <w:rsid w:val="007E5135"/>
    <w:rsid w:val="007E6086"/>
    <w:rsid w:val="007F2AFB"/>
    <w:rsid w:val="007F63FE"/>
    <w:rsid w:val="007F7F73"/>
    <w:rsid w:val="00800832"/>
    <w:rsid w:val="00801B7B"/>
    <w:rsid w:val="00802AE4"/>
    <w:rsid w:val="0080748F"/>
    <w:rsid w:val="00812134"/>
    <w:rsid w:val="008160AF"/>
    <w:rsid w:val="00816888"/>
    <w:rsid w:val="00820B79"/>
    <w:rsid w:val="00822C17"/>
    <w:rsid w:val="0082300A"/>
    <w:rsid w:val="008236F5"/>
    <w:rsid w:val="008269B6"/>
    <w:rsid w:val="00830134"/>
    <w:rsid w:val="0083471B"/>
    <w:rsid w:val="00837907"/>
    <w:rsid w:val="00842508"/>
    <w:rsid w:val="00843AF7"/>
    <w:rsid w:val="00843D1B"/>
    <w:rsid w:val="00843DEC"/>
    <w:rsid w:val="00845E2C"/>
    <w:rsid w:val="008502A6"/>
    <w:rsid w:val="00851D8F"/>
    <w:rsid w:val="00855F47"/>
    <w:rsid w:val="008571E4"/>
    <w:rsid w:val="00857834"/>
    <w:rsid w:val="00861B93"/>
    <w:rsid w:val="00862C00"/>
    <w:rsid w:val="008642F0"/>
    <w:rsid w:val="008652F7"/>
    <w:rsid w:val="0086535D"/>
    <w:rsid w:val="00866381"/>
    <w:rsid w:val="00872096"/>
    <w:rsid w:val="008723B5"/>
    <w:rsid w:val="00875861"/>
    <w:rsid w:val="008760EC"/>
    <w:rsid w:val="008761DB"/>
    <w:rsid w:val="00876663"/>
    <w:rsid w:val="00876E5C"/>
    <w:rsid w:val="00880899"/>
    <w:rsid w:val="008822C7"/>
    <w:rsid w:val="00883D46"/>
    <w:rsid w:val="0088627E"/>
    <w:rsid w:val="0088791D"/>
    <w:rsid w:val="00891AEF"/>
    <w:rsid w:val="00893C56"/>
    <w:rsid w:val="00895045"/>
    <w:rsid w:val="008978CC"/>
    <w:rsid w:val="00897AE9"/>
    <w:rsid w:val="00897CE1"/>
    <w:rsid w:val="008A0E79"/>
    <w:rsid w:val="008A5D34"/>
    <w:rsid w:val="008A5E3E"/>
    <w:rsid w:val="008B470D"/>
    <w:rsid w:val="008B4A31"/>
    <w:rsid w:val="008B62AC"/>
    <w:rsid w:val="008C127D"/>
    <w:rsid w:val="008C1CF2"/>
    <w:rsid w:val="008C2004"/>
    <w:rsid w:val="008C2DDC"/>
    <w:rsid w:val="008C44B3"/>
    <w:rsid w:val="008C5F13"/>
    <w:rsid w:val="008D0262"/>
    <w:rsid w:val="008E5FB6"/>
    <w:rsid w:val="008F1B20"/>
    <w:rsid w:val="008F23C2"/>
    <w:rsid w:val="008F2609"/>
    <w:rsid w:val="008F3913"/>
    <w:rsid w:val="008F5ED4"/>
    <w:rsid w:val="00901185"/>
    <w:rsid w:val="00901250"/>
    <w:rsid w:val="00901B2D"/>
    <w:rsid w:val="00901DE2"/>
    <w:rsid w:val="00902E72"/>
    <w:rsid w:val="00910F23"/>
    <w:rsid w:val="00913E00"/>
    <w:rsid w:val="0091685C"/>
    <w:rsid w:val="00917437"/>
    <w:rsid w:val="009204CE"/>
    <w:rsid w:val="00923A07"/>
    <w:rsid w:val="00926DE6"/>
    <w:rsid w:val="00930B2D"/>
    <w:rsid w:val="009349D5"/>
    <w:rsid w:val="00934C83"/>
    <w:rsid w:val="009359ED"/>
    <w:rsid w:val="009376DF"/>
    <w:rsid w:val="009403FC"/>
    <w:rsid w:val="00940FC3"/>
    <w:rsid w:val="00942C4D"/>
    <w:rsid w:val="0094452F"/>
    <w:rsid w:val="00945AAF"/>
    <w:rsid w:val="00950B61"/>
    <w:rsid w:val="00952C94"/>
    <w:rsid w:val="00956541"/>
    <w:rsid w:val="00961CCA"/>
    <w:rsid w:val="00971B64"/>
    <w:rsid w:val="00971DAB"/>
    <w:rsid w:val="009720CA"/>
    <w:rsid w:val="0097366F"/>
    <w:rsid w:val="00974CA5"/>
    <w:rsid w:val="0098225D"/>
    <w:rsid w:val="009837D3"/>
    <w:rsid w:val="0098544E"/>
    <w:rsid w:val="0098720B"/>
    <w:rsid w:val="00987BCE"/>
    <w:rsid w:val="00995460"/>
    <w:rsid w:val="00995502"/>
    <w:rsid w:val="009968D1"/>
    <w:rsid w:val="00996A3A"/>
    <w:rsid w:val="009A66DF"/>
    <w:rsid w:val="009B2BAF"/>
    <w:rsid w:val="009B2EBC"/>
    <w:rsid w:val="009B3569"/>
    <w:rsid w:val="009B43C4"/>
    <w:rsid w:val="009B4E19"/>
    <w:rsid w:val="009B5CA9"/>
    <w:rsid w:val="009C08C5"/>
    <w:rsid w:val="009C2A58"/>
    <w:rsid w:val="009C31A6"/>
    <w:rsid w:val="009C5B1C"/>
    <w:rsid w:val="009D28CA"/>
    <w:rsid w:val="009D3C9B"/>
    <w:rsid w:val="009D44D4"/>
    <w:rsid w:val="009D76E1"/>
    <w:rsid w:val="009E0966"/>
    <w:rsid w:val="009E2CD8"/>
    <w:rsid w:val="009F07F8"/>
    <w:rsid w:val="009F0C29"/>
    <w:rsid w:val="009F5D39"/>
    <w:rsid w:val="00A02AF4"/>
    <w:rsid w:val="00A059EA"/>
    <w:rsid w:val="00A065EE"/>
    <w:rsid w:val="00A117F9"/>
    <w:rsid w:val="00A14615"/>
    <w:rsid w:val="00A154AF"/>
    <w:rsid w:val="00A2045B"/>
    <w:rsid w:val="00A20B80"/>
    <w:rsid w:val="00A235DC"/>
    <w:rsid w:val="00A26D6B"/>
    <w:rsid w:val="00A270A5"/>
    <w:rsid w:val="00A32723"/>
    <w:rsid w:val="00A41920"/>
    <w:rsid w:val="00A41922"/>
    <w:rsid w:val="00A42C22"/>
    <w:rsid w:val="00A44535"/>
    <w:rsid w:val="00A45B2E"/>
    <w:rsid w:val="00A5732F"/>
    <w:rsid w:val="00A62470"/>
    <w:rsid w:val="00A63553"/>
    <w:rsid w:val="00A64B5D"/>
    <w:rsid w:val="00A70207"/>
    <w:rsid w:val="00A70915"/>
    <w:rsid w:val="00A71192"/>
    <w:rsid w:val="00A71494"/>
    <w:rsid w:val="00A71BBD"/>
    <w:rsid w:val="00A72E2B"/>
    <w:rsid w:val="00A82BA2"/>
    <w:rsid w:val="00A872F2"/>
    <w:rsid w:val="00A87461"/>
    <w:rsid w:val="00A90056"/>
    <w:rsid w:val="00A90B88"/>
    <w:rsid w:val="00A917AD"/>
    <w:rsid w:val="00A94FAE"/>
    <w:rsid w:val="00A9523A"/>
    <w:rsid w:val="00A956DC"/>
    <w:rsid w:val="00A96397"/>
    <w:rsid w:val="00AA30F6"/>
    <w:rsid w:val="00AA5361"/>
    <w:rsid w:val="00AA6235"/>
    <w:rsid w:val="00AB2A35"/>
    <w:rsid w:val="00AB4ACE"/>
    <w:rsid w:val="00AC150A"/>
    <w:rsid w:val="00AC230D"/>
    <w:rsid w:val="00AC31BB"/>
    <w:rsid w:val="00AC4060"/>
    <w:rsid w:val="00AD2DA1"/>
    <w:rsid w:val="00AD59B8"/>
    <w:rsid w:val="00AD5D79"/>
    <w:rsid w:val="00AE25B3"/>
    <w:rsid w:val="00AE4567"/>
    <w:rsid w:val="00AE6B86"/>
    <w:rsid w:val="00AE70F7"/>
    <w:rsid w:val="00AE7FFC"/>
    <w:rsid w:val="00AF0CBB"/>
    <w:rsid w:val="00AF4A60"/>
    <w:rsid w:val="00B00750"/>
    <w:rsid w:val="00B03287"/>
    <w:rsid w:val="00B041CE"/>
    <w:rsid w:val="00B058AB"/>
    <w:rsid w:val="00B11D9E"/>
    <w:rsid w:val="00B15ADF"/>
    <w:rsid w:val="00B16C0D"/>
    <w:rsid w:val="00B17B03"/>
    <w:rsid w:val="00B26013"/>
    <w:rsid w:val="00B27385"/>
    <w:rsid w:val="00B312A7"/>
    <w:rsid w:val="00B316DF"/>
    <w:rsid w:val="00B33968"/>
    <w:rsid w:val="00B353B5"/>
    <w:rsid w:val="00B36BBE"/>
    <w:rsid w:val="00B40FD8"/>
    <w:rsid w:val="00B42070"/>
    <w:rsid w:val="00B423CD"/>
    <w:rsid w:val="00B43743"/>
    <w:rsid w:val="00B50112"/>
    <w:rsid w:val="00B50130"/>
    <w:rsid w:val="00B50FCF"/>
    <w:rsid w:val="00B54C26"/>
    <w:rsid w:val="00B56305"/>
    <w:rsid w:val="00B57EDB"/>
    <w:rsid w:val="00B60F81"/>
    <w:rsid w:val="00B61517"/>
    <w:rsid w:val="00B62B02"/>
    <w:rsid w:val="00B62C5F"/>
    <w:rsid w:val="00B6342D"/>
    <w:rsid w:val="00B73609"/>
    <w:rsid w:val="00B76AF5"/>
    <w:rsid w:val="00B8564B"/>
    <w:rsid w:val="00B8571F"/>
    <w:rsid w:val="00B86596"/>
    <w:rsid w:val="00B87729"/>
    <w:rsid w:val="00B952F3"/>
    <w:rsid w:val="00B97EA0"/>
    <w:rsid w:val="00BA2946"/>
    <w:rsid w:val="00BA3E30"/>
    <w:rsid w:val="00BA494D"/>
    <w:rsid w:val="00BB2781"/>
    <w:rsid w:val="00BB6C51"/>
    <w:rsid w:val="00BC1970"/>
    <w:rsid w:val="00BC2E4B"/>
    <w:rsid w:val="00BC3597"/>
    <w:rsid w:val="00BC5E44"/>
    <w:rsid w:val="00BC77C0"/>
    <w:rsid w:val="00BC7983"/>
    <w:rsid w:val="00BD3BC1"/>
    <w:rsid w:val="00BD6141"/>
    <w:rsid w:val="00BD7B6E"/>
    <w:rsid w:val="00BD7EC2"/>
    <w:rsid w:val="00BE412A"/>
    <w:rsid w:val="00BE6236"/>
    <w:rsid w:val="00BF1A2E"/>
    <w:rsid w:val="00BF31C6"/>
    <w:rsid w:val="00C03527"/>
    <w:rsid w:val="00C03A41"/>
    <w:rsid w:val="00C1409E"/>
    <w:rsid w:val="00C162E8"/>
    <w:rsid w:val="00C21D32"/>
    <w:rsid w:val="00C21F4B"/>
    <w:rsid w:val="00C25664"/>
    <w:rsid w:val="00C31AE2"/>
    <w:rsid w:val="00C31FC6"/>
    <w:rsid w:val="00C356EF"/>
    <w:rsid w:val="00C40D5D"/>
    <w:rsid w:val="00C45400"/>
    <w:rsid w:val="00C46F87"/>
    <w:rsid w:val="00C52CC6"/>
    <w:rsid w:val="00C54992"/>
    <w:rsid w:val="00C56B29"/>
    <w:rsid w:val="00C56BAA"/>
    <w:rsid w:val="00C5717C"/>
    <w:rsid w:val="00C60860"/>
    <w:rsid w:val="00C60B0B"/>
    <w:rsid w:val="00C61414"/>
    <w:rsid w:val="00C61C93"/>
    <w:rsid w:val="00C623C3"/>
    <w:rsid w:val="00C6376B"/>
    <w:rsid w:val="00C64BED"/>
    <w:rsid w:val="00C77750"/>
    <w:rsid w:val="00C81CFA"/>
    <w:rsid w:val="00C82E46"/>
    <w:rsid w:val="00C8541A"/>
    <w:rsid w:val="00C85602"/>
    <w:rsid w:val="00C8669B"/>
    <w:rsid w:val="00C961CB"/>
    <w:rsid w:val="00C97482"/>
    <w:rsid w:val="00C97BC4"/>
    <w:rsid w:val="00CA0A5B"/>
    <w:rsid w:val="00CA1F12"/>
    <w:rsid w:val="00CA27EF"/>
    <w:rsid w:val="00CA47A5"/>
    <w:rsid w:val="00CA4CFC"/>
    <w:rsid w:val="00CB0FC2"/>
    <w:rsid w:val="00CB2CA1"/>
    <w:rsid w:val="00CB588B"/>
    <w:rsid w:val="00CC00B5"/>
    <w:rsid w:val="00CC02F7"/>
    <w:rsid w:val="00CC0455"/>
    <w:rsid w:val="00CC1110"/>
    <w:rsid w:val="00CC1889"/>
    <w:rsid w:val="00CC6710"/>
    <w:rsid w:val="00CC7B0C"/>
    <w:rsid w:val="00CD05FC"/>
    <w:rsid w:val="00CD1A6E"/>
    <w:rsid w:val="00CD1BDD"/>
    <w:rsid w:val="00CD1E12"/>
    <w:rsid w:val="00CD6053"/>
    <w:rsid w:val="00CD6BCC"/>
    <w:rsid w:val="00CE2877"/>
    <w:rsid w:val="00CE3996"/>
    <w:rsid w:val="00CE58DC"/>
    <w:rsid w:val="00CE65FD"/>
    <w:rsid w:val="00CF01E0"/>
    <w:rsid w:val="00CF13FE"/>
    <w:rsid w:val="00CF5539"/>
    <w:rsid w:val="00CF5918"/>
    <w:rsid w:val="00D0399D"/>
    <w:rsid w:val="00D05061"/>
    <w:rsid w:val="00D059A9"/>
    <w:rsid w:val="00D05D37"/>
    <w:rsid w:val="00D0756A"/>
    <w:rsid w:val="00D118A3"/>
    <w:rsid w:val="00D17F96"/>
    <w:rsid w:val="00D20315"/>
    <w:rsid w:val="00D2120C"/>
    <w:rsid w:val="00D228C6"/>
    <w:rsid w:val="00D24788"/>
    <w:rsid w:val="00D24B0A"/>
    <w:rsid w:val="00D30B4A"/>
    <w:rsid w:val="00D317BE"/>
    <w:rsid w:val="00D33442"/>
    <w:rsid w:val="00D405C1"/>
    <w:rsid w:val="00D4398F"/>
    <w:rsid w:val="00D46381"/>
    <w:rsid w:val="00D53321"/>
    <w:rsid w:val="00D54E27"/>
    <w:rsid w:val="00D60A93"/>
    <w:rsid w:val="00D60FE9"/>
    <w:rsid w:val="00D62A5B"/>
    <w:rsid w:val="00D63489"/>
    <w:rsid w:val="00D655FB"/>
    <w:rsid w:val="00D708C0"/>
    <w:rsid w:val="00D7291B"/>
    <w:rsid w:val="00D738E0"/>
    <w:rsid w:val="00D73EF5"/>
    <w:rsid w:val="00D80321"/>
    <w:rsid w:val="00D821F9"/>
    <w:rsid w:val="00D84927"/>
    <w:rsid w:val="00D90046"/>
    <w:rsid w:val="00D97FFB"/>
    <w:rsid w:val="00DA066A"/>
    <w:rsid w:val="00DA078C"/>
    <w:rsid w:val="00DA16F1"/>
    <w:rsid w:val="00DA4EB7"/>
    <w:rsid w:val="00DA588F"/>
    <w:rsid w:val="00DA7AAD"/>
    <w:rsid w:val="00DA7F9C"/>
    <w:rsid w:val="00DB3284"/>
    <w:rsid w:val="00DB5327"/>
    <w:rsid w:val="00DB71F9"/>
    <w:rsid w:val="00DC19C7"/>
    <w:rsid w:val="00DC1D2F"/>
    <w:rsid w:val="00DC398C"/>
    <w:rsid w:val="00DC75BF"/>
    <w:rsid w:val="00DD54B6"/>
    <w:rsid w:val="00DD5A5E"/>
    <w:rsid w:val="00DD6DF6"/>
    <w:rsid w:val="00DE0800"/>
    <w:rsid w:val="00DE6726"/>
    <w:rsid w:val="00DF02BB"/>
    <w:rsid w:val="00DF0686"/>
    <w:rsid w:val="00DF0C86"/>
    <w:rsid w:val="00DF19E3"/>
    <w:rsid w:val="00DF7752"/>
    <w:rsid w:val="00E046A0"/>
    <w:rsid w:val="00E04FC5"/>
    <w:rsid w:val="00E105CC"/>
    <w:rsid w:val="00E11296"/>
    <w:rsid w:val="00E150B4"/>
    <w:rsid w:val="00E15968"/>
    <w:rsid w:val="00E2000B"/>
    <w:rsid w:val="00E22DA4"/>
    <w:rsid w:val="00E27F02"/>
    <w:rsid w:val="00E31519"/>
    <w:rsid w:val="00E32F74"/>
    <w:rsid w:val="00E354CC"/>
    <w:rsid w:val="00E408D5"/>
    <w:rsid w:val="00E40AA6"/>
    <w:rsid w:val="00E4270F"/>
    <w:rsid w:val="00E450E3"/>
    <w:rsid w:val="00E52180"/>
    <w:rsid w:val="00E554A3"/>
    <w:rsid w:val="00E56D34"/>
    <w:rsid w:val="00E622EC"/>
    <w:rsid w:val="00E65DB4"/>
    <w:rsid w:val="00E668C1"/>
    <w:rsid w:val="00E6728C"/>
    <w:rsid w:val="00E71BE1"/>
    <w:rsid w:val="00E7542F"/>
    <w:rsid w:val="00E75BB9"/>
    <w:rsid w:val="00E76B91"/>
    <w:rsid w:val="00E81DDE"/>
    <w:rsid w:val="00E832C6"/>
    <w:rsid w:val="00E86F87"/>
    <w:rsid w:val="00E908CF"/>
    <w:rsid w:val="00E9130C"/>
    <w:rsid w:val="00E92407"/>
    <w:rsid w:val="00E92630"/>
    <w:rsid w:val="00E93000"/>
    <w:rsid w:val="00E94EA7"/>
    <w:rsid w:val="00EA20F6"/>
    <w:rsid w:val="00EA56C1"/>
    <w:rsid w:val="00EA7E86"/>
    <w:rsid w:val="00EB0D19"/>
    <w:rsid w:val="00EC0B8B"/>
    <w:rsid w:val="00EC1075"/>
    <w:rsid w:val="00EC2E13"/>
    <w:rsid w:val="00EC7D47"/>
    <w:rsid w:val="00EC7F31"/>
    <w:rsid w:val="00ED2148"/>
    <w:rsid w:val="00ED2585"/>
    <w:rsid w:val="00ED747A"/>
    <w:rsid w:val="00ED7590"/>
    <w:rsid w:val="00EE032A"/>
    <w:rsid w:val="00EE18E2"/>
    <w:rsid w:val="00EE260A"/>
    <w:rsid w:val="00EE2C5D"/>
    <w:rsid w:val="00EE2E3C"/>
    <w:rsid w:val="00EE5E7D"/>
    <w:rsid w:val="00EF4F04"/>
    <w:rsid w:val="00EF661D"/>
    <w:rsid w:val="00F07BDC"/>
    <w:rsid w:val="00F13661"/>
    <w:rsid w:val="00F1645B"/>
    <w:rsid w:val="00F1730C"/>
    <w:rsid w:val="00F212FF"/>
    <w:rsid w:val="00F21582"/>
    <w:rsid w:val="00F2166E"/>
    <w:rsid w:val="00F21D8D"/>
    <w:rsid w:val="00F267CD"/>
    <w:rsid w:val="00F27C0A"/>
    <w:rsid w:val="00F31FE0"/>
    <w:rsid w:val="00F33836"/>
    <w:rsid w:val="00F33D03"/>
    <w:rsid w:val="00F35D7C"/>
    <w:rsid w:val="00F40174"/>
    <w:rsid w:val="00F55F24"/>
    <w:rsid w:val="00F56063"/>
    <w:rsid w:val="00F56D83"/>
    <w:rsid w:val="00F57DF8"/>
    <w:rsid w:val="00F612E1"/>
    <w:rsid w:val="00F628A7"/>
    <w:rsid w:val="00F63B81"/>
    <w:rsid w:val="00F6550C"/>
    <w:rsid w:val="00F72701"/>
    <w:rsid w:val="00F73E9E"/>
    <w:rsid w:val="00F8251F"/>
    <w:rsid w:val="00F83E13"/>
    <w:rsid w:val="00F840E0"/>
    <w:rsid w:val="00F84BA4"/>
    <w:rsid w:val="00F8698A"/>
    <w:rsid w:val="00F90FA3"/>
    <w:rsid w:val="00F91549"/>
    <w:rsid w:val="00F94AA1"/>
    <w:rsid w:val="00F94E17"/>
    <w:rsid w:val="00F951D0"/>
    <w:rsid w:val="00F96F3C"/>
    <w:rsid w:val="00FA6592"/>
    <w:rsid w:val="00FA6824"/>
    <w:rsid w:val="00FA6D79"/>
    <w:rsid w:val="00FB1500"/>
    <w:rsid w:val="00FB2CF7"/>
    <w:rsid w:val="00FB5970"/>
    <w:rsid w:val="00FC1379"/>
    <w:rsid w:val="00FC3B59"/>
    <w:rsid w:val="00FD571E"/>
    <w:rsid w:val="00FD5E8C"/>
    <w:rsid w:val="00FD7F77"/>
    <w:rsid w:val="00FE1096"/>
    <w:rsid w:val="00FE4EF8"/>
    <w:rsid w:val="00FE5D2B"/>
    <w:rsid w:val="00FE7A1D"/>
    <w:rsid w:val="00FF1D21"/>
    <w:rsid w:val="00FF762E"/>
    <w:rsid w:val="00FF7E5D"/>
    <w:rsid w:val="0135CCC2"/>
    <w:rsid w:val="3958E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o:colormru v:ext="edit" colors="#191946,#eb007d"/>
    </o:shapedefaults>
    <o:shapelayout v:ext="edit">
      <o:idmap v:ext="edit" data="1"/>
    </o:shapelayout>
  </w:shapeDefaults>
  <w:decimalSymbol w:val=","/>
  <w:listSeparator w:val=";"/>
  <w14:docId w14:val="17D56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oho Gothic Pro" w:eastAsia="Calibri" w:hAnsi="Soho Gothic Pro" w:cs="Tahoma"/>
        <w:kern w:val="2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21E6A"/>
    <w:pPr>
      <w:spacing w:after="200" w:line="276" w:lineRule="auto"/>
    </w:pPr>
  </w:style>
  <w:style w:type="paragraph" w:styleId="Nadpis1">
    <w:name w:val="heading 1"/>
    <w:aliases w:val="ESO_Heading 1,Kapitola,V_Head1,Záhlaví 1,ASAPHeading 1,1,section,h1,0Überschrift 1,1Überschrift 1,2Überschrift 1,3Überschrift 1,4Überschrift 1,5Überschrift 1,6Überschrift 1,7Überschrift 1,8Überschrift 1,9Überschrift 1,10Überschrift 1,DP1,RIM"/>
    <w:basedOn w:val="Normlny"/>
    <w:next w:val="Normlny"/>
    <w:link w:val="Nadpis1Char"/>
    <w:uiPriority w:val="99"/>
    <w:rsid w:val="00F40174"/>
    <w:pPr>
      <w:keepNext/>
      <w:keepLines/>
      <w:numPr>
        <w:numId w:val="14"/>
      </w:numPr>
      <w:suppressAutoHyphens/>
      <w:spacing w:before="120" w:after="240"/>
      <w:ind w:left="431" w:hanging="431"/>
      <w:outlineLvl w:val="0"/>
    </w:pPr>
    <w:rPr>
      <w:rFonts w:ascii="Arial" w:hAnsi="Arial" w:cs="Arial"/>
      <w:b/>
      <w:kern w:val="28"/>
      <w:sz w:val="40"/>
    </w:rPr>
  </w:style>
  <w:style w:type="paragraph" w:styleId="Nadpis2">
    <w:name w:val="heading 2"/>
    <w:aliases w:val="ESO_Heading 2,V_Head2,h2,l2,Courseware #,Podkapitola1,V_Head21,V_Head22,hlavicka,Nadpis kapitoly,H2,Nadpis 2T,BP Heading 2,Podkapitola 1,Podkapitola 11,Podkapitola 12,Podkapitola 13,Podkapitola 14,Podkapitola 15,Podkapitola 111,Podkapitola 121"/>
    <w:basedOn w:val="Nadpis1"/>
    <w:next w:val="Normlny"/>
    <w:link w:val="Nadpis2Char"/>
    <w:uiPriority w:val="99"/>
    <w:rsid w:val="00F40174"/>
    <w:pPr>
      <w:numPr>
        <w:ilvl w:val="1"/>
      </w:numPr>
      <w:spacing w:before="240"/>
      <w:ind w:left="578" w:hanging="578"/>
      <w:outlineLvl w:val="1"/>
    </w:pPr>
    <w:rPr>
      <w:sz w:val="28"/>
    </w:rPr>
  </w:style>
  <w:style w:type="paragraph" w:styleId="Nadpis3">
    <w:name w:val="heading 3"/>
    <w:aliases w:val="ESO_Heading 3,Záhlaví 3,V_Head3,V_Head31,V_Head32,Podkapitola2,ASAPHeading 3,3Überschrift 3,4Überschrift 3,5Überschrift 3,6Überschrift 3,7Überschrift 3,8Überschrift 3,9Überschrift 3,10Überschrift 3,Nadpis 3T,ZIS-Nadpis 3,overview,MUS3,h3,H3"/>
    <w:basedOn w:val="Nadpis1"/>
    <w:next w:val="Normlny"/>
    <w:link w:val="Nadpis3Char"/>
    <w:uiPriority w:val="99"/>
    <w:rsid w:val="006A1458"/>
    <w:pPr>
      <w:numPr>
        <w:ilvl w:val="2"/>
      </w:numPr>
      <w:spacing w:after="120"/>
      <w:outlineLvl w:val="2"/>
    </w:pPr>
    <w:rPr>
      <w:bCs/>
      <w:sz w:val="24"/>
      <w:lang w:val="pl-PL"/>
    </w:rPr>
  </w:style>
  <w:style w:type="paragraph" w:styleId="Nadpis4">
    <w:name w:val="heading 4"/>
    <w:aliases w:val="ESO_Heading 4,h4,ASAPHeading 4,Schedules,Appendices,Head 4,(Shift Ctrl 4),Titre 41,t4.T4,4heading,4,t4.T5,l4,V_Head4,H4,Nadpis 4T,BP Heading 4,Odstavec 1,Odstavec 11,Odstavec 12,Odstavec 13,Odstavec 14,Odstavec 111,Odstavec 121,Odstavec 131,d"/>
    <w:basedOn w:val="Normlny"/>
    <w:next w:val="Normlny"/>
    <w:link w:val="Nadpis4Char"/>
    <w:uiPriority w:val="99"/>
    <w:rsid w:val="006A1458"/>
    <w:pPr>
      <w:keepNext/>
      <w:numPr>
        <w:ilvl w:val="3"/>
        <w:numId w:val="14"/>
      </w:numPr>
      <w:outlineLvl w:val="3"/>
    </w:pPr>
    <w:rPr>
      <w:rFonts w:cs="Arial"/>
      <w:b/>
      <w:bCs/>
      <w:i/>
      <w:iCs/>
      <w:szCs w:val="24"/>
    </w:rPr>
  </w:style>
  <w:style w:type="paragraph" w:styleId="Nadpis5">
    <w:name w:val="heading 5"/>
    <w:aliases w:val="ESO_Heading 5"/>
    <w:basedOn w:val="Nadpis3"/>
    <w:next w:val="Normlny"/>
    <w:link w:val="Nadpis5Char"/>
    <w:uiPriority w:val="99"/>
    <w:rsid w:val="001274BA"/>
    <w:pPr>
      <w:keepLines w:val="0"/>
      <w:numPr>
        <w:ilvl w:val="4"/>
      </w:numPr>
      <w:spacing w:before="240" w:after="60"/>
      <w:outlineLvl w:val="4"/>
    </w:pPr>
    <w:rPr>
      <w:i/>
      <w:iCs/>
      <w:sz w:val="20"/>
      <w:lang w:val="en-GB"/>
    </w:rPr>
  </w:style>
  <w:style w:type="paragraph" w:styleId="Nadpis6">
    <w:name w:val="heading 6"/>
    <w:aliases w:val="ASAPHeading 6,MUS6,h6,l6,hsm,BP Heading 6,BP Heading 61,BP Heading 62,BP Heading 611,BP Heading 63,BP Heading 612,BP Heading 64,BP Heading 65,BP Heading 66,BP Heading 67,BP Heading 68,sub-dash,sd,5,sub-dash1,sd1,51,sub-dash2,sd2,52,sub-dash3"/>
    <w:basedOn w:val="Normlny"/>
    <w:next w:val="Normlny"/>
    <w:link w:val="Nadpis6Char"/>
    <w:uiPriority w:val="99"/>
    <w:rsid w:val="006A1458"/>
    <w:pPr>
      <w:numPr>
        <w:ilvl w:val="5"/>
        <w:numId w:val="14"/>
      </w:numPr>
      <w:spacing w:after="60"/>
      <w:outlineLvl w:val="5"/>
    </w:pPr>
    <w:rPr>
      <w:b/>
      <w:i/>
      <w:sz w:val="22"/>
    </w:rPr>
  </w:style>
  <w:style w:type="paragraph" w:styleId="Nadpis7">
    <w:name w:val="heading 7"/>
    <w:aliases w:val="ASAPHeading 7,MUS7"/>
    <w:basedOn w:val="Normlny"/>
    <w:next w:val="Normlny"/>
    <w:link w:val="Nadpis7Char"/>
    <w:uiPriority w:val="99"/>
    <w:rsid w:val="006A1458"/>
    <w:pPr>
      <w:numPr>
        <w:ilvl w:val="6"/>
        <w:numId w:val="14"/>
      </w:numPr>
      <w:spacing w:after="60"/>
      <w:outlineLvl w:val="6"/>
    </w:pPr>
  </w:style>
  <w:style w:type="paragraph" w:styleId="Nadpis8">
    <w:name w:val="heading 8"/>
    <w:aliases w:val="ASAPHeading 8,MUS8,BP Heading 8,BP Heading 81,BP Heading 82,BP Heading 811,BP Heading 83,BP Heading 812,BP Heading 84,BP Heading 85,BP Heading 86,BP Heading 87,BP Heading 88,Center Bold,Center Bold1,Center Bold2,Center Bold3,Center Bold4"/>
    <w:basedOn w:val="Normlny"/>
    <w:next w:val="Normlny"/>
    <w:link w:val="Nadpis8Char"/>
    <w:uiPriority w:val="99"/>
    <w:rsid w:val="006A1458"/>
    <w:pPr>
      <w:numPr>
        <w:ilvl w:val="7"/>
        <w:numId w:val="14"/>
      </w:numPr>
      <w:spacing w:after="60"/>
      <w:outlineLvl w:val="7"/>
    </w:pPr>
    <w:rPr>
      <w:i/>
    </w:rPr>
  </w:style>
  <w:style w:type="paragraph" w:styleId="Nadpis9">
    <w:name w:val="heading 9"/>
    <w:aliases w:val="h9,heading9,ASAPHeading 9,MUS9,BP Heading 9,BP Heading 91,BP Heading 92,BP Heading 911,BP Heading 93,BP Heading 912,BP Heading 94,BP Heading 95,BP Heading 96,BP Heading 97,BP Heading 98,App Heading,App Heading1,App Heading2,progress,progress1"/>
    <w:basedOn w:val="Normlny"/>
    <w:next w:val="Normlny"/>
    <w:link w:val="Nadpis9Char"/>
    <w:uiPriority w:val="99"/>
    <w:rsid w:val="006A1458"/>
    <w:pPr>
      <w:numPr>
        <w:ilvl w:val="8"/>
        <w:numId w:val="14"/>
      </w:numPr>
      <w:spacing w:after="60" w:line="259" w:lineRule="auto"/>
      <w:jc w:val="both"/>
      <w:outlineLvl w:val="8"/>
    </w:pPr>
    <w:rPr>
      <w:i/>
      <w:sz w:val="1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link w:val="TableNormalPara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ESO_Heading 1 Char,Kapitola Char,V_Head1 Char,Záhlaví 1 Char,ASAPHeading 1 Char,1 Char,section Char,h1 Char,0Überschrift 1 Char,1Überschrift 1 Char,2Überschrift 1 Char,3Überschrift 1 Char,4Überschrift 1 Char,5Überschrift 1 Char,DP1 Char"/>
    <w:link w:val="Nadpis1"/>
    <w:uiPriority w:val="99"/>
    <w:rsid w:val="00F40174"/>
    <w:rPr>
      <w:rFonts w:ascii="Arial" w:hAnsi="Arial" w:cs="Arial"/>
      <w:b/>
      <w:kern w:val="28"/>
      <w:sz w:val="40"/>
    </w:rPr>
  </w:style>
  <w:style w:type="character" w:customStyle="1" w:styleId="Nadpis2Char">
    <w:name w:val="Nadpis 2 Char"/>
    <w:aliases w:val="ESO_Heading 2 Char,V_Head2 Char,h2 Char,l2 Char,Courseware # Char,Podkapitola1 Char,V_Head21 Char,V_Head22 Char,hlavicka Char,Nadpis kapitoly Char,H2 Char,Nadpis 2T Char,BP Heading 2 Char,Podkapitola 1 Char,Podkapitola 11 Char"/>
    <w:link w:val="Nadpis2"/>
    <w:uiPriority w:val="99"/>
    <w:rsid w:val="00F40174"/>
    <w:rPr>
      <w:rFonts w:ascii="Arial" w:hAnsi="Arial" w:cs="Arial"/>
      <w:b/>
      <w:kern w:val="28"/>
      <w:sz w:val="28"/>
    </w:rPr>
  </w:style>
  <w:style w:type="character" w:customStyle="1" w:styleId="Nadpis3Char">
    <w:name w:val="Nadpis 3 Char"/>
    <w:aliases w:val="ESO_Heading 3 Char,Záhlaví 3 Char,V_Head3 Char,V_Head31 Char,V_Head32 Char,Podkapitola2 Char,ASAPHeading 3 Char,3Überschrift 3 Char,4Überschrift 3 Char,5Überschrift 3 Char,6Überschrift 3 Char,7Überschrift 3 Char,8Überschrift 3 Char,h3 Char"/>
    <w:link w:val="Nadpis3"/>
    <w:uiPriority w:val="99"/>
    <w:rsid w:val="006A1458"/>
    <w:rPr>
      <w:rFonts w:ascii="Arial" w:hAnsi="Arial" w:cs="Arial"/>
      <w:b/>
      <w:bCs/>
      <w:kern w:val="28"/>
      <w:szCs w:val="22"/>
      <w:lang w:val="pl-PL" w:eastAsia="en-US"/>
    </w:rPr>
  </w:style>
  <w:style w:type="character" w:customStyle="1" w:styleId="Nadpis4Char">
    <w:name w:val="Nadpis 4 Char"/>
    <w:aliases w:val="ESO_Heading 4 Char,h4 Char,ASAPHeading 4 Char,Schedules Char,Appendices Char,Head 4 Char,(Shift Ctrl 4) Char,Titre 41 Char,t4.T4 Char,4heading Char,4 Char,t4.T5 Char,l4 Char,V_Head4 Char,H4 Char,Nadpis 4T Char,BP Heading 4 Char,d Char"/>
    <w:link w:val="Nadpis4"/>
    <w:uiPriority w:val="99"/>
    <w:rsid w:val="006A1458"/>
    <w:rPr>
      <w:rFonts w:ascii="Arial Narrow" w:hAnsi="Arial Narrow" w:cs="Arial"/>
      <w:b/>
      <w:bCs/>
      <w:i/>
      <w:iCs/>
      <w:lang w:eastAsia="en-US"/>
    </w:rPr>
  </w:style>
  <w:style w:type="character" w:customStyle="1" w:styleId="Nadpis5Char">
    <w:name w:val="Nadpis 5 Char"/>
    <w:aliases w:val="ESO_Heading 5 Char"/>
    <w:link w:val="Nadpis5"/>
    <w:uiPriority w:val="99"/>
    <w:rsid w:val="001274BA"/>
    <w:rPr>
      <w:rFonts w:ascii="Arial" w:hAnsi="Arial" w:cs="Arial"/>
      <w:b/>
      <w:bCs/>
      <w:i/>
      <w:iCs/>
      <w:kern w:val="28"/>
      <w:sz w:val="20"/>
      <w:szCs w:val="22"/>
      <w:lang w:val="en-GB" w:eastAsia="en-US"/>
    </w:rPr>
  </w:style>
  <w:style w:type="character" w:customStyle="1" w:styleId="Nadpis6Char">
    <w:name w:val="Nadpis 6 Char"/>
    <w:aliases w:val="ASAPHeading 6 Char,MUS6 Char,h6 Char,l6 Char,hsm Char,BP Heading 6 Char,BP Heading 61 Char,BP Heading 62 Char,BP Heading 611 Char,BP Heading 63 Char,BP Heading 612 Char,BP Heading 64 Char,BP Heading 65 Char,BP Heading 66 Char,sub-dash Char"/>
    <w:link w:val="Nadpis6"/>
    <w:uiPriority w:val="99"/>
    <w:rsid w:val="006A1458"/>
    <w:rPr>
      <w:rFonts w:ascii="Arial Narrow" w:hAnsi="Arial Narrow"/>
      <w:b/>
      <w:i/>
      <w:sz w:val="22"/>
      <w:szCs w:val="22"/>
      <w:lang w:eastAsia="en-US"/>
    </w:rPr>
  </w:style>
  <w:style w:type="character" w:customStyle="1" w:styleId="Nadpis7Char">
    <w:name w:val="Nadpis 7 Char"/>
    <w:aliases w:val="ASAPHeading 7 Char,MUS7 Char"/>
    <w:link w:val="Nadpis7"/>
    <w:uiPriority w:val="99"/>
    <w:rsid w:val="006A1458"/>
    <w:rPr>
      <w:rFonts w:ascii="Arial Narrow" w:hAnsi="Arial Narrow"/>
      <w:szCs w:val="22"/>
      <w:lang w:eastAsia="en-US"/>
    </w:rPr>
  </w:style>
  <w:style w:type="character" w:customStyle="1" w:styleId="Nadpis8Char">
    <w:name w:val="Nadpis 8 Char"/>
    <w:aliases w:val="ASAPHeading 8 Char,MUS8 Char,BP Heading 8 Char,BP Heading 81 Char,BP Heading 82 Char,BP Heading 811 Char,BP Heading 83 Char,BP Heading 812 Char,BP Heading 84 Char,BP Heading 85 Char,BP Heading 86 Char,BP Heading 87 Char,BP Heading 88 Char"/>
    <w:link w:val="Nadpis8"/>
    <w:uiPriority w:val="99"/>
    <w:rsid w:val="006A1458"/>
    <w:rPr>
      <w:rFonts w:ascii="Arial Narrow" w:hAnsi="Arial Narrow"/>
      <w:i/>
      <w:szCs w:val="22"/>
      <w:lang w:eastAsia="en-US"/>
    </w:rPr>
  </w:style>
  <w:style w:type="character" w:customStyle="1" w:styleId="Nadpis9Char">
    <w:name w:val="Nadpis 9 Char"/>
    <w:aliases w:val="h9 Char,heading9 Char,ASAPHeading 9 Char,MUS9 Char,BP Heading 9 Char,BP Heading 91 Char,BP Heading 92 Char,BP Heading 911 Char,BP Heading 93 Char,BP Heading 912 Char,BP Heading 94 Char,BP Heading 95 Char,BP Heading 96 Char,App Heading Char"/>
    <w:link w:val="Nadpis9"/>
    <w:uiPriority w:val="99"/>
    <w:rsid w:val="006A1458"/>
    <w:rPr>
      <w:rFonts w:ascii="Arial Narrow" w:hAnsi="Arial Narrow"/>
      <w:i/>
      <w:sz w:val="18"/>
      <w:szCs w:val="22"/>
      <w:lang w:eastAsia="en-US"/>
    </w:rPr>
  </w:style>
  <w:style w:type="paragraph" w:styleId="Obsah1">
    <w:name w:val="toc 1"/>
    <w:aliases w:val="ezdravie_TOC_1"/>
    <w:basedOn w:val="ezdravienormal"/>
    <w:next w:val="ezdravienormal"/>
    <w:autoRedefine/>
    <w:uiPriority w:val="39"/>
    <w:qFormat/>
    <w:rsid w:val="00373516"/>
    <w:pPr>
      <w:spacing w:before="120" w:line="276" w:lineRule="auto"/>
    </w:pPr>
    <w:rPr>
      <w:b/>
      <w:sz w:val="24"/>
      <w:szCs w:val="24"/>
      <w:lang w:eastAsia="sk-SK"/>
    </w:rPr>
  </w:style>
  <w:style w:type="paragraph" w:styleId="truktradokumentu">
    <w:name w:val="Document Map"/>
    <w:basedOn w:val="Normlny"/>
    <w:link w:val="truktradokumentuChar"/>
    <w:uiPriority w:val="99"/>
    <w:unhideWhenUsed/>
    <w:rsid w:val="0026612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ruktradokumentuChar">
    <w:name w:val="Štruktúra dokumentu Char"/>
    <w:link w:val="truktradokumentu"/>
    <w:uiPriority w:val="99"/>
    <w:rsid w:val="00266129"/>
    <w:rPr>
      <w:rFonts w:ascii="Tahoma" w:eastAsia="Times New Roman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rsid w:val="00B00750"/>
    <w:pPr>
      <w:pBdr>
        <w:bottom w:val="single" w:sz="4" w:space="3" w:color="auto"/>
      </w:pBdr>
      <w:tabs>
        <w:tab w:val="center" w:pos="4536"/>
        <w:tab w:val="right" w:pos="9639"/>
      </w:tabs>
    </w:pPr>
    <w:rPr>
      <w:sz w:val="18"/>
    </w:rPr>
  </w:style>
  <w:style w:type="character" w:customStyle="1" w:styleId="HlavikaChar">
    <w:name w:val="Hlavička Char"/>
    <w:link w:val="Hlavika"/>
    <w:uiPriority w:val="99"/>
    <w:rsid w:val="00B00750"/>
    <w:rPr>
      <w:rFonts w:ascii="Arial" w:eastAsia="Times New Roman" w:hAnsi="Arial" w:cs="Times New Roman"/>
      <w:sz w:val="18"/>
      <w:szCs w:val="20"/>
    </w:rPr>
  </w:style>
  <w:style w:type="paragraph" w:styleId="Pta">
    <w:name w:val="footer"/>
    <w:basedOn w:val="Normlny"/>
    <w:link w:val="PtaChar"/>
    <w:uiPriority w:val="99"/>
    <w:rsid w:val="00B00750"/>
    <w:pPr>
      <w:pBdr>
        <w:top w:val="single" w:sz="4" w:space="3" w:color="auto"/>
      </w:pBdr>
      <w:tabs>
        <w:tab w:val="center" w:pos="4536"/>
        <w:tab w:val="right" w:pos="9498"/>
      </w:tabs>
      <w:spacing w:before="120"/>
      <w:ind w:firstLine="142"/>
    </w:pPr>
    <w:rPr>
      <w:sz w:val="18"/>
    </w:rPr>
  </w:style>
  <w:style w:type="character" w:customStyle="1" w:styleId="PtaChar">
    <w:name w:val="Päta Char"/>
    <w:link w:val="Pta"/>
    <w:uiPriority w:val="99"/>
    <w:rsid w:val="00B00750"/>
    <w:rPr>
      <w:rFonts w:ascii="Arial" w:eastAsia="Times New Roman" w:hAnsi="Arial" w:cs="Times New Roman"/>
      <w:sz w:val="18"/>
      <w:szCs w:val="20"/>
    </w:rPr>
  </w:style>
  <w:style w:type="paragraph" w:styleId="Obsah2">
    <w:name w:val="toc 2"/>
    <w:aliases w:val="ezdravie_TOC_2"/>
    <w:basedOn w:val="ezdravienormal"/>
    <w:next w:val="ezdravienormal"/>
    <w:uiPriority w:val="39"/>
    <w:qFormat/>
    <w:rsid w:val="004769EE"/>
    <w:pPr>
      <w:spacing w:line="276" w:lineRule="auto"/>
      <w:ind w:left="198"/>
    </w:pPr>
    <w:rPr>
      <w:sz w:val="24"/>
      <w:lang w:eastAsia="sk-SK"/>
    </w:rPr>
  </w:style>
  <w:style w:type="paragraph" w:styleId="Obsah3">
    <w:name w:val="toc 3"/>
    <w:aliases w:val="ezdravie_TOC_3"/>
    <w:basedOn w:val="ezdravienormal"/>
    <w:next w:val="ezdravienormal"/>
    <w:uiPriority w:val="39"/>
    <w:qFormat/>
    <w:rsid w:val="004769EE"/>
    <w:pPr>
      <w:spacing w:line="276" w:lineRule="auto"/>
      <w:ind w:left="403"/>
    </w:pPr>
    <w:rPr>
      <w:lang w:eastAsia="sk-SK"/>
    </w:rPr>
  </w:style>
  <w:style w:type="paragraph" w:styleId="Hlavikazoznamucitci">
    <w:name w:val="toa heading"/>
    <w:basedOn w:val="Normlny"/>
    <w:next w:val="Normlny"/>
    <w:semiHidden/>
    <w:rsid w:val="00B00750"/>
    <w:pPr>
      <w:spacing w:before="120" w:after="240"/>
    </w:pPr>
    <w:rPr>
      <w:b/>
      <w:sz w:val="40"/>
    </w:rPr>
  </w:style>
  <w:style w:type="character" w:styleId="SkratkaHTML">
    <w:name w:val="HTML Acronym"/>
    <w:basedOn w:val="Predvolenpsmoodseku"/>
    <w:uiPriority w:val="99"/>
    <w:unhideWhenUsed/>
    <w:rsid w:val="00266129"/>
  </w:style>
  <w:style w:type="character" w:styleId="Hypertextovprepojenie">
    <w:name w:val="Hyperlink"/>
    <w:rsid w:val="00B00750"/>
    <w:rPr>
      <w:color w:val="0000FF"/>
      <w:u w:val="single"/>
    </w:rPr>
  </w:style>
  <w:style w:type="paragraph" w:customStyle="1" w:styleId="Preformatted">
    <w:name w:val="Preformatted"/>
    <w:basedOn w:val="Normlny"/>
    <w:rsid w:val="00B0075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snapToGrid w:val="0"/>
    </w:rPr>
  </w:style>
  <w:style w:type="character" w:styleId="Siln">
    <w:name w:val="Strong"/>
    <w:uiPriority w:val="99"/>
    <w:rsid w:val="00A62470"/>
    <w:rPr>
      <w:b/>
      <w:bCs/>
    </w:rPr>
  </w:style>
  <w:style w:type="paragraph" w:styleId="Zoznamsodrkami">
    <w:name w:val="List Bullet"/>
    <w:aliases w:val="Round Bullet"/>
    <w:basedOn w:val="Normlny"/>
    <w:rsid w:val="00B00750"/>
    <w:pPr>
      <w:tabs>
        <w:tab w:val="num" w:pos="499"/>
      </w:tabs>
      <w:spacing w:after="0" w:line="240" w:lineRule="auto"/>
      <w:ind w:left="499" w:hanging="379"/>
    </w:pPr>
    <w:rPr>
      <w:rFonts w:ascii="Times New Roman" w:hAnsi="Times New Roman"/>
      <w:szCs w:val="24"/>
    </w:rPr>
  </w:style>
  <w:style w:type="paragraph" w:customStyle="1" w:styleId="Tabulka">
    <w:name w:val="Tabulka"/>
    <w:basedOn w:val="Normlny"/>
    <w:rsid w:val="00B00750"/>
    <w:pPr>
      <w:suppressAutoHyphens/>
      <w:spacing w:before="40" w:after="40"/>
      <w:jc w:val="center"/>
    </w:pPr>
    <w:rPr>
      <w:sz w:val="18"/>
    </w:rPr>
  </w:style>
  <w:style w:type="table" w:styleId="Mriekatabuky">
    <w:name w:val="Table Grid"/>
    <w:basedOn w:val="Normlnatabuka"/>
    <w:uiPriority w:val="59"/>
    <w:rsid w:val="00B00750"/>
    <w:pPr>
      <w:spacing w:after="120" w:line="259" w:lineRule="auto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oznamsodrkami2">
    <w:name w:val="List Bullet 2"/>
    <w:basedOn w:val="Normlny"/>
    <w:rsid w:val="00B00750"/>
    <w:pPr>
      <w:numPr>
        <w:numId w:val="1"/>
      </w:numPr>
      <w:spacing w:after="0" w:line="240" w:lineRule="auto"/>
    </w:pPr>
    <w:rPr>
      <w:szCs w:val="24"/>
    </w:rPr>
  </w:style>
  <w:style w:type="paragraph" w:styleId="Textpoznmkypodiarou">
    <w:name w:val="footnote text"/>
    <w:basedOn w:val="Normlny"/>
    <w:link w:val="TextpoznmkypodiarouChar"/>
    <w:rsid w:val="00B00750"/>
    <w:pPr>
      <w:spacing w:after="0" w:line="240" w:lineRule="auto"/>
    </w:pPr>
    <w:rPr>
      <w:rFonts w:ascii="Times New Roman" w:hAnsi="Times New Roman"/>
      <w:lang w:val="cs-CZ" w:eastAsia="cs-CZ"/>
    </w:rPr>
  </w:style>
  <w:style w:type="character" w:customStyle="1" w:styleId="TextpoznmkypodiarouChar">
    <w:name w:val="Text poznámky pod čiarou Char"/>
    <w:link w:val="Textpoznmkypodiarou"/>
    <w:rsid w:val="00B00750"/>
    <w:rPr>
      <w:rFonts w:ascii="Times New Roman" w:eastAsia="Times New Roman" w:hAnsi="Times New Roman" w:cs="Times New Roman"/>
      <w:sz w:val="20"/>
      <w:szCs w:val="20"/>
      <w:lang w:val="cs-CZ" w:eastAsia="cs-CZ"/>
    </w:rPr>
  </w:style>
  <w:style w:type="character" w:styleId="Odkaznapoznmkupodiarou">
    <w:name w:val="footnote reference"/>
    <w:rsid w:val="00B00750"/>
    <w:rPr>
      <w:vertAlign w:val="superscript"/>
    </w:rPr>
  </w:style>
  <w:style w:type="paragraph" w:styleId="Revzia">
    <w:name w:val="Revision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styleId="Odsekzoznamu">
    <w:name w:val="List Paragraph"/>
    <w:aliases w:val="body,Odsek zoznamu2,Odsek,Odsek zoznamu1,numbered list,OBC Bullet,Normal 1,Task Body,Viñetas (Inicio Parrafo),Paragrafo elenco,3 Txt tabla,Zerrenda-paragrafoa,Fiche List Paragraph,Dot pt,F5 List Paragraph"/>
    <w:basedOn w:val="Normlny"/>
    <w:link w:val="OdsekzoznamuChar"/>
    <w:uiPriority w:val="34"/>
    <w:qFormat/>
    <w:rsid w:val="00B00750"/>
    <w:pPr>
      <w:spacing w:after="0" w:line="240" w:lineRule="auto"/>
      <w:ind w:left="708"/>
    </w:pPr>
    <w:rPr>
      <w:szCs w:val="24"/>
    </w:rPr>
  </w:style>
  <w:style w:type="paragraph" w:styleId="slovanzoznam">
    <w:name w:val="List Number"/>
    <w:basedOn w:val="Normlny"/>
    <w:rsid w:val="00B00750"/>
    <w:pPr>
      <w:numPr>
        <w:numId w:val="2"/>
      </w:numPr>
    </w:pPr>
  </w:style>
  <w:style w:type="paragraph" w:styleId="Obsah4">
    <w:name w:val="toc 4"/>
    <w:aliases w:val="ezdravie_TOC_4"/>
    <w:basedOn w:val="ezdravienormal"/>
    <w:next w:val="ezdravienormal"/>
    <w:uiPriority w:val="39"/>
    <w:qFormat/>
    <w:rsid w:val="004769EE"/>
    <w:pPr>
      <w:spacing w:line="276" w:lineRule="auto"/>
      <w:ind w:left="601"/>
    </w:pPr>
    <w:rPr>
      <w:szCs w:val="20"/>
      <w:lang w:eastAsia="sk-SK"/>
    </w:rPr>
  </w:style>
  <w:style w:type="paragraph" w:styleId="Obsah5">
    <w:name w:val="toc 5"/>
    <w:aliases w:val="ezdravie_TOC_5"/>
    <w:basedOn w:val="ezdravienormal"/>
    <w:next w:val="ezdravienormal"/>
    <w:uiPriority w:val="39"/>
    <w:unhideWhenUsed/>
    <w:qFormat/>
    <w:rsid w:val="004769EE"/>
    <w:pPr>
      <w:spacing w:line="276" w:lineRule="auto"/>
      <w:ind w:left="799"/>
    </w:pPr>
    <w:rPr>
      <w:szCs w:val="20"/>
      <w:lang w:eastAsia="sk-SK"/>
    </w:rPr>
  </w:style>
  <w:style w:type="paragraph" w:styleId="Obsah6">
    <w:name w:val="toc 6"/>
    <w:aliases w:val="ezdravie_TOC_6"/>
    <w:basedOn w:val="ezdravienormal"/>
    <w:next w:val="ezdravienormal"/>
    <w:uiPriority w:val="39"/>
    <w:unhideWhenUsed/>
    <w:qFormat/>
    <w:rsid w:val="004769EE"/>
    <w:pPr>
      <w:spacing w:line="276" w:lineRule="auto"/>
      <w:ind w:left="998"/>
    </w:pPr>
    <w:rPr>
      <w:szCs w:val="20"/>
      <w:lang w:eastAsia="sk-SK"/>
    </w:rPr>
  </w:style>
  <w:style w:type="paragraph" w:styleId="Obsah7">
    <w:name w:val="toc 7"/>
    <w:aliases w:val="ezdravie_TOC_7"/>
    <w:basedOn w:val="ezdravienormal"/>
    <w:next w:val="ezdravienormal"/>
    <w:uiPriority w:val="39"/>
    <w:unhideWhenUsed/>
    <w:qFormat/>
    <w:rsid w:val="004769EE"/>
    <w:pPr>
      <w:spacing w:line="276" w:lineRule="auto"/>
      <w:ind w:left="1202"/>
    </w:pPr>
    <w:rPr>
      <w:szCs w:val="20"/>
      <w:lang w:eastAsia="sk-SK"/>
    </w:rPr>
  </w:style>
  <w:style w:type="paragraph" w:styleId="Obsah8">
    <w:name w:val="toc 8"/>
    <w:aliases w:val="ezdravie_TOC_8"/>
    <w:basedOn w:val="ezdravienormal"/>
    <w:next w:val="ezdravienormal"/>
    <w:uiPriority w:val="39"/>
    <w:unhideWhenUsed/>
    <w:qFormat/>
    <w:rsid w:val="004769EE"/>
    <w:pPr>
      <w:spacing w:line="276" w:lineRule="auto"/>
      <w:ind w:left="1400"/>
    </w:pPr>
    <w:rPr>
      <w:szCs w:val="20"/>
      <w:lang w:eastAsia="sk-SK"/>
    </w:rPr>
  </w:style>
  <w:style w:type="paragraph" w:styleId="Obsah9">
    <w:name w:val="toc 9"/>
    <w:aliases w:val="ezdravie_TOC_9"/>
    <w:basedOn w:val="ezdravienormal"/>
    <w:next w:val="ezdravienormal"/>
    <w:uiPriority w:val="39"/>
    <w:unhideWhenUsed/>
    <w:qFormat/>
    <w:rsid w:val="004769EE"/>
    <w:pPr>
      <w:spacing w:line="276" w:lineRule="auto"/>
      <w:ind w:left="1600"/>
    </w:pPr>
    <w:rPr>
      <w:szCs w:val="20"/>
      <w:lang w:eastAsia="sk-SK"/>
    </w:rPr>
  </w:style>
  <w:style w:type="paragraph" w:customStyle="1" w:styleId="Table">
    <w:name w:val="Table"/>
    <w:basedOn w:val="Normlny"/>
    <w:rsid w:val="00B00750"/>
    <w:pPr>
      <w:spacing w:before="100" w:beforeAutospacing="1" w:after="100" w:afterAutospacing="1" w:line="240" w:lineRule="auto"/>
    </w:pPr>
    <w:rPr>
      <w:rFonts w:ascii="Arial (W1)" w:hAnsi="Arial (W1)"/>
      <w:szCs w:val="24"/>
    </w:rPr>
  </w:style>
  <w:style w:type="paragraph" w:customStyle="1" w:styleId="ListBulletNext">
    <w:name w:val="List Bullet Next"/>
    <w:basedOn w:val="Zoznamsodrkami"/>
    <w:rsid w:val="00B00750"/>
    <w:pPr>
      <w:tabs>
        <w:tab w:val="clear" w:pos="499"/>
      </w:tabs>
      <w:spacing w:line="288" w:lineRule="auto"/>
      <w:ind w:left="357" w:hanging="357"/>
      <w:jc w:val="both"/>
    </w:pPr>
    <w:rPr>
      <w:rFonts w:ascii="Arial" w:hAnsi="Arial" w:cs="Arial"/>
      <w:sz w:val="22"/>
      <w:szCs w:val="20"/>
      <w:lang w:val="cs-CZ" w:eastAsia="en-US"/>
    </w:rPr>
  </w:style>
  <w:style w:type="paragraph" w:customStyle="1" w:styleId="ListBullet2Next">
    <w:name w:val="List Bullet 2 Next"/>
    <w:basedOn w:val="Zoznamsodrkami2"/>
    <w:rsid w:val="00B00750"/>
    <w:pPr>
      <w:numPr>
        <w:numId w:val="0"/>
      </w:numPr>
      <w:tabs>
        <w:tab w:val="num" w:pos="643"/>
      </w:tabs>
      <w:spacing w:line="288" w:lineRule="auto"/>
      <w:ind w:left="641" w:hanging="357"/>
      <w:jc w:val="both"/>
    </w:pPr>
    <w:rPr>
      <w:rFonts w:ascii="Times New Roman" w:hAnsi="Times New Roman"/>
      <w:szCs w:val="20"/>
      <w:lang w:val="cs-CZ"/>
    </w:rPr>
  </w:style>
  <w:style w:type="table" w:styleId="Motvtabuky">
    <w:name w:val="Table Theme"/>
    <w:basedOn w:val="Normlnatabuka"/>
    <w:rsid w:val="00B00750"/>
    <w:pPr>
      <w:spacing w:after="120" w:line="259" w:lineRule="auto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SOPoznmka">
    <w:name w:val="ESO_Poznámka"/>
    <w:basedOn w:val="Normlny"/>
    <w:next w:val="Normlny"/>
    <w:rsid w:val="00266129"/>
    <w:pPr>
      <w:spacing w:after="0" w:line="240" w:lineRule="auto"/>
      <w:ind w:left="900"/>
    </w:pPr>
    <w:rPr>
      <w:i/>
      <w:color w:val="99CC00"/>
    </w:rPr>
  </w:style>
  <w:style w:type="paragraph" w:customStyle="1" w:styleId="TableText">
    <w:name w:val="Table Text"/>
    <w:basedOn w:val="Normlny"/>
    <w:rsid w:val="00B00750"/>
    <w:pPr>
      <w:keepNext/>
      <w:keepLines/>
      <w:spacing w:before="60" w:after="60" w:line="240" w:lineRule="auto"/>
      <w:ind w:left="60" w:right="60"/>
    </w:pPr>
  </w:style>
  <w:style w:type="paragraph" w:customStyle="1" w:styleId="ESOOdrka1">
    <w:name w:val="ESO_Odrážka_1"/>
    <w:basedOn w:val="Normlny"/>
    <w:link w:val="ESOOdrka1Char"/>
    <w:rsid w:val="001935DF"/>
    <w:pPr>
      <w:spacing w:before="120" w:after="60" w:line="259" w:lineRule="auto"/>
      <w:jc w:val="both"/>
    </w:pPr>
    <w:rPr>
      <w:rFonts w:ascii="Calibri" w:eastAsia="Times New Roman" w:hAnsi="Calibri"/>
    </w:rPr>
  </w:style>
  <w:style w:type="character" w:customStyle="1" w:styleId="ESOOdrka1Char">
    <w:name w:val="ESO_Odrážka_1 Char"/>
    <w:link w:val="ESOOdrka1"/>
    <w:rsid w:val="0036490E"/>
    <w:rPr>
      <w:rFonts w:eastAsia="Times New Roman"/>
    </w:rPr>
  </w:style>
  <w:style w:type="paragraph" w:customStyle="1" w:styleId="ESOOdrka2">
    <w:name w:val="ESO_Odrážka_2"/>
    <w:basedOn w:val="ESOOdrka1"/>
    <w:rsid w:val="002E6758"/>
    <w:pPr>
      <w:numPr>
        <w:ilvl w:val="2"/>
      </w:numPr>
      <w:tabs>
        <w:tab w:val="left" w:pos="1701"/>
      </w:tabs>
      <w:spacing w:before="0" w:after="0"/>
      <w:ind w:left="1701"/>
    </w:pPr>
  </w:style>
  <w:style w:type="paragraph" w:customStyle="1" w:styleId="ESOOdrky3">
    <w:name w:val="ESO_Odrážky_3"/>
    <w:basedOn w:val="ESOOdrka2"/>
    <w:rsid w:val="006804DE"/>
    <w:pPr>
      <w:numPr>
        <w:ilvl w:val="3"/>
      </w:numPr>
      <w:tabs>
        <w:tab w:val="clear" w:pos="1701"/>
        <w:tab w:val="left" w:pos="2127"/>
      </w:tabs>
      <w:ind w:left="2127"/>
    </w:pPr>
  </w:style>
  <w:style w:type="paragraph" w:customStyle="1" w:styleId="ESOSkratka">
    <w:name w:val="ESO_Skratka"/>
    <w:basedOn w:val="Normlny"/>
    <w:next w:val="Normlny"/>
    <w:link w:val="ESOSkratkaChar"/>
    <w:rsid w:val="001935DF"/>
    <w:pPr>
      <w:spacing w:after="120" w:line="259" w:lineRule="auto"/>
      <w:jc w:val="both"/>
    </w:pPr>
    <w:rPr>
      <w:rFonts w:ascii="Calibri" w:eastAsia="Times New Roman" w:hAnsi="Calibri"/>
      <w:u w:val="double" w:color="FF0000"/>
      <w:lang w:val="en-US"/>
    </w:rPr>
  </w:style>
  <w:style w:type="character" w:customStyle="1" w:styleId="ESOSkratkaChar">
    <w:name w:val="ESO_Skratka Char"/>
    <w:link w:val="ESOSkratka"/>
    <w:rsid w:val="00B00750"/>
    <w:rPr>
      <w:rFonts w:ascii="Arial" w:eastAsia="Times New Roman" w:hAnsi="Arial" w:cs="Times New Roman"/>
      <w:sz w:val="20"/>
      <w:szCs w:val="20"/>
      <w:u w:val="double" w:color="FF0000"/>
      <w:lang w:val="en-US"/>
    </w:rPr>
  </w:style>
  <w:style w:type="paragraph" w:customStyle="1" w:styleId="ESOSucinnostPredpoklad">
    <w:name w:val="ESO_Sucinnost_Predpoklad"/>
    <w:basedOn w:val="Normlny"/>
    <w:next w:val="Normlny"/>
    <w:link w:val="ESOSucinnostPredpokladChar"/>
    <w:rsid w:val="001935DF"/>
    <w:pPr>
      <w:spacing w:after="120" w:line="259" w:lineRule="auto"/>
      <w:jc w:val="both"/>
    </w:pPr>
    <w:rPr>
      <w:rFonts w:ascii="Calibri" w:eastAsia="Times New Roman" w:hAnsi="Calibri"/>
      <w:u w:val="wavyDouble" w:color="FF0000"/>
      <w:lang w:val="en-US"/>
    </w:rPr>
  </w:style>
  <w:style w:type="character" w:customStyle="1" w:styleId="ESOSucinnostPredpokladChar">
    <w:name w:val="ESO_Sucinnost_Predpoklad Char"/>
    <w:link w:val="ESOSucinnostPredpoklad"/>
    <w:locked/>
    <w:rsid w:val="00B00750"/>
    <w:rPr>
      <w:rFonts w:ascii="Arial" w:eastAsia="Times New Roman" w:hAnsi="Arial" w:cs="Times New Roman"/>
      <w:sz w:val="20"/>
      <w:szCs w:val="20"/>
      <w:u w:val="wavyDouble" w:color="FF0000"/>
      <w:lang w:val="en-US"/>
    </w:rPr>
  </w:style>
  <w:style w:type="paragraph" w:customStyle="1" w:styleId="ESOPopisOBR">
    <w:name w:val="ESO_Popis_OBR"/>
    <w:basedOn w:val="Normlny"/>
    <w:next w:val="Normlny"/>
    <w:link w:val="ESOPopisOBRChar"/>
    <w:rsid w:val="001935DF"/>
    <w:pPr>
      <w:spacing w:after="120" w:line="259" w:lineRule="auto"/>
      <w:jc w:val="center"/>
    </w:pPr>
    <w:rPr>
      <w:rFonts w:ascii="Calibri" w:eastAsia="Times New Roman" w:hAnsi="Calibri"/>
      <w:lang w:val="en-US"/>
    </w:rPr>
  </w:style>
  <w:style w:type="character" w:customStyle="1" w:styleId="ESOPopisOBRChar">
    <w:name w:val="ESO_Popis_OBR Char"/>
    <w:link w:val="ESOPopisOBR"/>
    <w:locked/>
    <w:rsid w:val="00B00750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ESOOdrkyslovan1">
    <w:name w:val="ESO_Odrážky_číslované_1"/>
    <w:basedOn w:val="Normlny"/>
    <w:next w:val="Normlny"/>
    <w:link w:val="ESOOdrkyslovan1Char"/>
    <w:rsid w:val="00B00750"/>
    <w:pPr>
      <w:numPr>
        <w:numId w:val="5"/>
      </w:numPr>
    </w:pPr>
  </w:style>
  <w:style w:type="character" w:customStyle="1" w:styleId="ESOOdrkyslovan1Char">
    <w:name w:val="ESO_Odrážky_číslované_1 Char"/>
    <w:link w:val="ESOOdrkyslovan1"/>
    <w:rsid w:val="00B00750"/>
    <w:rPr>
      <w:rFonts w:ascii="Arial Narrow" w:hAnsi="Arial Narrow"/>
      <w:szCs w:val="22"/>
      <w:lang w:eastAsia="en-US"/>
    </w:rPr>
  </w:style>
  <w:style w:type="paragraph" w:customStyle="1" w:styleId="ESOOdrkyslovan2">
    <w:name w:val="ESO_Odrážky_číslované_2"/>
    <w:basedOn w:val="Normlny"/>
    <w:next w:val="Normlny"/>
    <w:rsid w:val="001935DF"/>
    <w:pPr>
      <w:tabs>
        <w:tab w:val="left" w:pos="1800"/>
      </w:tabs>
      <w:spacing w:after="120" w:line="259" w:lineRule="auto"/>
      <w:ind w:left="1620" w:hanging="432"/>
      <w:jc w:val="both"/>
    </w:pPr>
    <w:rPr>
      <w:rFonts w:ascii="Calibri" w:eastAsia="Times New Roman" w:hAnsi="Calibri"/>
    </w:rPr>
  </w:style>
  <w:style w:type="paragraph" w:customStyle="1" w:styleId="ESOOdrkyslovan3">
    <w:name w:val="ESO_Odrážky_číslované_3"/>
    <w:basedOn w:val="Normlny"/>
    <w:next w:val="Normlny"/>
    <w:autoRedefine/>
    <w:rsid w:val="001935DF"/>
    <w:pPr>
      <w:numPr>
        <w:ilvl w:val="2"/>
        <w:numId w:val="3"/>
      </w:numPr>
      <w:tabs>
        <w:tab w:val="clear" w:pos="1224"/>
        <w:tab w:val="left" w:pos="2340"/>
      </w:tabs>
      <w:spacing w:after="120" w:line="259" w:lineRule="auto"/>
      <w:ind w:left="2160"/>
      <w:jc w:val="both"/>
    </w:pPr>
    <w:rPr>
      <w:rFonts w:ascii="Calibri" w:eastAsia="Times New Roman" w:hAnsi="Calibri"/>
    </w:rPr>
  </w:style>
  <w:style w:type="paragraph" w:customStyle="1" w:styleId="Revzia1">
    <w:name w:val="Revízia1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customStyle="1" w:styleId="NoSpacing4">
    <w:name w:val="No Spacing4"/>
    <w:link w:val="NoSpacingChar"/>
    <w:rsid w:val="00B00750"/>
    <w:rPr>
      <w:sz w:val="22"/>
      <w:szCs w:val="22"/>
      <w:lang w:val="en-GB" w:eastAsia="en-US"/>
    </w:rPr>
  </w:style>
  <w:style w:type="character" w:customStyle="1" w:styleId="NoSpacingChar">
    <w:name w:val="No Spacing Char"/>
    <w:link w:val="NoSpacing4"/>
    <w:rsid w:val="00B00750"/>
    <w:rPr>
      <w:rFonts w:ascii="Calibri" w:eastAsia="Calibri" w:hAnsi="Calibri" w:cs="Times New Roman"/>
      <w:lang w:val="en-GB"/>
    </w:rPr>
  </w:style>
  <w:style w:type="paragraph" w:customStyle="1" w:styleId="ListParagraph2">
    <w:name w:val="List Paragraph2"/>
    <w:basedOn w:val="Normlny"/>
    <w:rsid w:val="00B00750"/>
    <w:pPr>
      <w:ind w:left="720"/>
      <w:contextualSpacing/>
    </w:pPr>
    <w:rPr>
      <w:rFonts w:ascii="Calibri" w:hAnsi="Calibri"/>
      <w:sz w:val="22"/>
    </w:rPr>
  </w:style>
  <w:style w:type="paragraph" w:customStyle="1" w:styleId="NoSpacing1">
    <w:name w:val="No Spacing1"/>
    <w:rsid w:val="00B00750"/>
    <w:rPr>
      <w:sz w:val="22"/>
      <w:szCs w:val="22"/>
      <w:lang w:val="en-GB" w:eastAsia="en-US"/>
    </w:rPr>
  </w:style>
  <w:style w:type="character" w:customStyle="1" w:styleId="FootnoteTextChar">
    <w:name w:val="Footnote Text Char"/>
    <w:locked/>
    <w:rsid w:val="00B00750"/>
    <w:rPr>
      <w:rFonts w:ascii="Arial" w:hAnsi="Arial" w:cs="Times New Roman"/>
      <w:sz w:val="20"/>
      <w:szCs w:val="20"/>
      <w:lang w:val="sk-SK" w:eastAsia="en-US"/>
    </w:rPr>
  </w:style>
  <w:style w:type="character" w:customStyle="1" w:styleId="FootnoteTextChar1">
    <w:name w:val="Footnote Text Char1"/>
    <w:uiPriority w:val="99"/>
    <w:locked/>
    <w:rsid w:val="00B00750"/>
    <w:rPr>
      <w:rFonts w:cs="Times New Roman"/>
      <w:lang w:val="cs-CZ" w:eastAsia="cs-CZ" w:bidi="ar-SA"/>
    </w:rPr>
  </w:style>
  <w:style w:type="paragraph" w:customStyle="1" w:styleId="ListParagraph1">
    <w:name w:val="List Paragraph1"/>
    <w:basedOn w:val="Normlny"/>
    <w:uiPriority w:val="99"/>
    <w:rsid w:val="00B00750"/>
    <w:pPr>
      <w:ind w:left="720"/>
      <w:contextualSpacing/>
    </w:pPr>
  </w:style>
  <w:style w:type="paragraph" w:customStyle="1" w:styleId="Revision1">
    <w:name w:val="Revision1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customStyle="1" w:styleId="Revzia11">
    <w:name w:val="Revízia11"/>
    <w:hidden/>
    <w:uiPriority w:val="99"/>
    <w:semiHidden/>
    <w:rsid w:val="00B00750"/>
    <w:rPr>
      <w:rFonts w:ascii="Arial" w:eastAsia="Times New Roman" w:hAnsi="Arial"/>
      <w:lang w:eastAsia="en-US"/>
    </w:rPr>
  </w:style>
  <w:style w:type="character" w:customStyle="1" w:styleId="ESOOdbornyvyrazChar1">
    <w:name w:val="ESO_Odborny_vyraz Char1"/>
    <w:uiPriority w:val="99"/>
    <w:locked/>
    <w:rsid w:val="00B00750"/>
    <w:rPr>
      <w:rFonts w:ascii="Arial" w:eastAsia="Times New Roman" w:hAnsi="Arial" w:cs="Times New Roman"/>
      <w:sz w:val="20"/>
      <w:szCs w:val="20"/>
      <w:u w:val="double" w:color="FF0000"/>
    </w:rPr>
  </w:style>
  <w:style w:type="character" w:customStyle="1" w:styleId="ESOSkratkaChar1">
    <w:name w:val="ESO_Skratka Char1"/>
    <w:locked/>
    <w:rsid w:val="00B00750"/>
    <w:rPr>
      <w:rFonts w:ascii="Arial" w:eastAsia="Times New Roman" w:hAnsi="Arial" w:cs="Times New Roman"/>
      <w:sz w:val="20"/>
      <w:szCs w:val="20"/>
      <w:u w:val="double" w:color="FF0000"/>
      <w:lang w:val="en-US"/>
    </w:rPr>
  </w:style>
  <w:style w:type="character" w:customStyle="1" w:styleId="Heading6CharChar">
    <w:name w:val="Heading 6 Char Char"/>
    <w:uiPriority w:val="99"/>
    <w:locked/>
    <w:rsid w:val="00B00750"/>
    <w:rPr>
      <w:rFonts w:cs="Arial"/>
      <w:b/>
      <w:bCs/>
      <w:iCs/>
      <w:kern w:val="28"/>
      <w:sz w:val="20"/>
    </w:rPr>
  </w:style>
  <w:style w:type="paragraph" w:styleId="Nzov">
    <w:name w:val="Title"/>
    <w:basedOn w:val="Normlny"/>
    <w:next w:val="Normlny"/>
    <w:link w:val="NzovChar"/>
    <w:uiPriority w:val="99"/>
    <w:rsid w:val="00B00750"/>
    <w:pPr>
      <w:widowControl w:val="0"/>
      <w:autoSpaceDE w:val="0"/>
      <w:autoSpaceDN w:val="0"/>
      <w:adjustRightInd w:val="0"/>
      <w:spacing w:before="240" w:after="60" w:line="240" w:lineRule="auto"/>
      <w:jc w:val="center"/>
    </w:pPr>
    <w:rPr>
      <w:rFonts w:cs="Arial"/>
      <w:b/>
      <w:bCs/>
      <w:sz w:val="32"/>
      <w:szCs w:val="32"/>
      <w:shd w:val="clear" w:color="auto" w:fill="FFFFFF"/>
      <w:lang w:val="en-AU"/>
    </w:rPr>
  </w:style>
  <w:style w:type="character" w:customStyle="1" w:styleId="NzovChar">
    <w:name w:val="Názov Char"/>
    <w:link w:val="Nzov"/>
    <w:uiPriority w:val="99"/>
    <w:rsid w:val="00B00750"/>
    <w:rPr>
      <w:rFonts w:ascii="Arial" w:eastAsia="Times New Roman" w:hAnsi="Arial" w:cs="Arial"/>
      <w:b/>
      <w:bCs/>
      <w:sz w:val="32"/>
      <w:szCs w:val="32"/>
      <w:lang w:val="en-AU" w:eastAsia="sk-SK"/>
    </w:rPr>
  </w:style>
  <w:style w:type="character" w:customStyle="1" w:styleId="TitleChar">
    <w:name w:val="Title Char"/>
    <w:uiPriority w:val="99"/>
    <w:locked/>
    <w:rsid w:val="00B00750"/>
    <w:rPr>
      <w:rFonts w:ascii="Cambria" w:hAnsi="Cambria" w:cs="Times New Roman"/>
      <w:b/>
      <w:bCs/>
      <w:kern w:val="28"/>
      <w:sz w:val="32"/>
      <w:szCs w:val="32"/>
      <w:lang w:val="sk-SK" w:eastAsia="en-US"/>
    </w:rPr>
  </w:style>
  <w:style w:type="paragraph" w:customStyle="1" w:styleId="ESONumbered1">
    <w:name w:val="ESO_Numbered_1"/>
    <w:basedOn w:val="Normlny"/>
    <w:uiPriority w:val="99"/>
    <w:rsid w:val="001935DF"/>
    <w:pPr>
      <w:numPr>
        <w:numId w:val="4"/>
      </w:numPr>
      <w:spacing w:after="120" w:line="259" w:lineRule="auto"/>
      <w:jc w:val="both"/>
    </w:pPr>
    <w:rPr>
      <w:rFonts w:ascii="Calibri" w:eastAsia="Times New Roman" w:hAnsi="Calibri"/>
    </w:rPr>
  </w:style>
  <w:style w:type="paragraph" w:customStyle="1" w:styleId="ESOObrazok">
    <w:name w:val="ESO_Obrazok"/>
    <w:basedOn w:val="Normlny"/>
    <w:uiPriority w:val="99"/>
    <w:rsid w:val="001935DF"/>
    <w:pPr>
      <w:spacing w:after="120" w:line="259" w:lineRule="auto"/>
      <w:jc w:val="center"/>
    </w:pPr>
    <w:rPr>
      <w:rFonts w:ascii="Calibri" w:eastAsia="Times New Roman" w:hAnsi="Calibri"/>
      <w:lang w:val="cs-CZ"/>
    </w:rPr>
  </w:style>
  <w:style w:type="paragraph" w:customStyle="1" w:styleId="Revzia2">
    <w:name w:val="Revízia2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customStyle="1" w:styleId="Revzia3">
    <w:name w:val="Revízia3"/>
    <w:hidden/>
    <w:uiPriority w:val="99"/>
    <w:semiHidden/>
    <w:rsid w:val="00B00750"/>
    <w:rPr>
      <w:rFonts w:ascii="Arial" w:eastAsia="Times New Roman" w:hAnsi="Arial"/>
      <w:lang w:eastAsia="en-US"/>
    </w:rPr>
  </w:style>
  <w:style w:type="character" w:customStyle="1" w:styleId="SubtitleChar">
    <w:name w:val="Subtitle Char"/>
    <w:locked/>
    <w:rsid w:val="00B00750"/>
    <w:rPr>
      <w:rFonts w:ascii="Tahoma" w:hAnsi="Tahoma"/>
      <w:sz w:val="16"/>
      <w:lang w:val="sk-SK" w:eastAsia="en-US"/>
    </w:rPr>
  </w:style>
  <w:style w:type="paragraph" w:styleId="Podtitul">
    <w:name w:val="Subtitle"/>
    <w:basedOn w:val="Normlny"/>
    <w:next w:val="Normlny"/>
    <w:link w:val="PodtitulChar"/>
    <w:qFormat/>
    <w:rsid w:val="000C307C"/>
    <w:pPr>
      <w:spacing w:after="60"/>
      <w:jc w:val="center"/>
    </w:pPr>
    <w:rPr>
      <w:rFonts w:ascii="Tahoma" w:hAnsi="Tahoma"/>
      <w:sz w:val="16"/>
      <w:szCs w:val="16"/>
    </w:rPr>
  </w:style>
  <w:style w:type="character" w:customStyle="1" w:styleId="PodtitulChar">
    <w:name w:val="Podtitul Char"/>
    <w:link w:val="Podtitul"/>
    <w:rsid w:val="000C307C"/>
    <w:rPr>
      <w:rFonts w:ascii="Tahoma" w:hAnsi="Tahoma"/>
      <w:sz w:val="16"/>
      <w:szCs w:val="16"/>
    </w:rPr>
  </w:style>
  <w:style w:type="paragraph" w:customStyle="1" w:styleId="ESOOdrka-abcd1">
    <w:name w:val="ESO_Odrážka-abcd_1"/>
    <w:basedOn w:val="ESOOdrka1"/>
    <w:link w:val="ESOOdrka-abcd1Char"/>
    <w:rsid w:val="00B00750"/>
    <w:pPr>
      <w:numPr>
        <w:numId w:val="6"/>
      </w:numPr>
    </w:pPr>
  </w:style>
  <w:style w:type="character" w:customStyle="1" w:styleId="ESOOdrka-abcd1Char">
    <w:name w:val="ESO_Odrážka-abcd_1 Char"/>
    <w:basedOn w:val="ESOOdrka1Char"/>
    <w:link w:val="ESOOdrka-abcd1"/>
    <w:rsid w:val="00B00750"/>
    <w:rPr>
      <w:rFonts w:eastAsia="Times New Roman"/>
      <w:szCs w:val="20"/>
    </w:rPr>
  </w:style>
  <w:style w:type="paragraph" w:customStyle="1" w:styleId="ESOOdrky-abcd2">
    <w:name w:val="ESO_Odrážky-abcd_2"/>
    <w:basedOn w:val="ESOOdrka-abcd1"/>
    <w:link w:val="ESOOdrky-abcd2Char"/>
    <w:rsid w:val="00B00750"/>
  </w:style>
  <w:style w:type="character" w:customStyle="1" w:styleId="ESOOdrky-abcd2Char">
    <w:name w:val="ESO_Odrážky-abcd_2 Char"/>
    <w:basedOn w:val="ESOOdrka-abcd1Char"/>
    <w:link w:val="ESOOdrky-abcd2"/>
    <w:rsid w:val="00B00750"/>
    <w:rPr>
      <w:rFonts w:eastAsia="Times New Roman"/>
      <w:szCs w:val="20"/>
    </w:rPr>
  </w:style>
  <w:style w:type="paragraph" w:customStyle="1" w:styleId="NumberedList">
    <w:name w:val="Numbered List"/>
    <w:next w:val="Normlny"/>
    <w:uiPriority w:val="99"/>
    <w:rsid w:val="00956541"/>
    <w:pPr>
      <w:widowControl w:val="0"/>
      <w:autoSpaceDE w:val="0"/>
      <w:autoSpaceDN w:val="0"/>
      <w:adjustRightInd w:val="0"/>
      <w:ind w:left="360" w:hanging="360"/>
    </w:pPr>
    <w:rPr>
      <w:rFonts w:ascii="Arial" w:eastAsia="Times New Roman" w:hAnsi="Arial" w:cs="Arial"/>
      <w:color w:val="000000"/>
      <w:shd w:val="clear" w:color="auto" w:fill="FFFFFF"/>
      <w:lang w:val="en-AU"/>
    </w:rPr>
  </w:style>
  <w:style w:type="paragraph" w:styleId="Nadpispoznmky">
    <w:name w:val="Note Heading"/>
    <w:basedOn w:val="Normlny"/>
    <w:next w:val="Normlny"/>
    <w:link w:val="NadpispoznmkyChar"/>
    <w:uiPriority w:val="99"/>
    <w:rsid w:val="00956541"/>
    <w:pPr>
      <w:widowControl w:val="0"/>
      <w:autoSpaceDE w:val="0"/>
      <w:autoSpaceDN w:val="0"/>
      <w:adjustRightInd w:val="0"/>
      <w:spacing w:after="0" w:line="240" w:lineRule="auto"/>
    </w:pPr>
    <w:rPr>
      <w:rFonts w:cs="Arial"/>
      <w:color w:val="000000"/>
      <w:shd w:val="clear" w:color="auto" w:fill="FFFFFF"/>
      <w:lang w:val="en-AU"/>
    </w:rPr>
  </w:style>
  <w:style w:type="character" w:customStyle="1" w:styleId="NadpispoznmkyChar">
    <w:name w:val="Nadpis poznámky Char"/>
    <w:link w:val="Nadpispoznmky"/>
    <w:uiPriority w:val="99"/>
    <w:rsid w:val="00956541"/>
    <w:rPr>
      <w:rFonts w:ascii="Arial" w:eastAsia="Times New Roman" w:hAnsi="Arial" w:cs="Arial"/>
      <w:color w:val="000000"/>
      <w:sz w:val="20"/>
      <w:szCs w:val="20"/>
      <w:lang w:val="en-AU" w:eastAsia="sk-SK"/>
    </w:rPr>
  </w:style>
  <w:style w:type="character" w:customStyle="1" w:styleId="TableHeading">
    <w:name w:val="Table Heading"/>
    <w:uiPriority w:val="99"/>
    <w:rsid w:val="00956541"/>
    <w:rPr>
      <w:b/>
      <w:color w:val="000000"/>
      <w:sz w:val="22"/>
      <w:shd w:val="clear" w:color="auto" w:fill="FFFFFF"/>
    </w:rPr>
  </w:style>
  <w:style w:type="character" w:customStyle="1" w:styleId="Objecttype">
    <w:name w:val="Object type"/>
    <w:uiPriority w:val="99"/>
    <w:rsid w:val="00956541"/>
    <w:rPr>
      <w:b/>
      <w:color w:val="000000"/>
      <w:sz w:val="20"/>
      <w:u w:val="single"/>
      <w:shd w:val="clear" w:color="auto" w:fill="FFFFFF"/>
    </w:rPr>
  </w:style>
  <w:style w:type="paragraph" w:customStyle="1" w:styleId="ListHeader">
    <w:name w:val="List Header"/>
    <w:next w:val="Normlny"/>
    <w:uiPriority w:val="99"/>
    <w:rsid w:val="0095654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i/>
      <w:iCs/>
      <w:color w:val="0000A0"/>
      <w:shd w:val="clear" w:color="auto" w:fill="FFFFFF"/>
      <w:lang w:val="en-AU"/>
    </w:rPr>
  </w:style>
  <w:style w:type="paragraph" w:styleId="Hlavikaobsahu">
    <w:name w:val="TOC Heading"/>
    <w:aliases w:val="ezdravie_TOC_Nadpis"/>
    <w:basedOn w:val="ezdravienormal"/>
    <w:next w:val="ezdravienormal"/>
    <w:uiPriority w:val="39"/>
    <w:unhideWhenUsed/>
    <w:qFormat/>
    <w:rsid w:val="004279FE"/>
    <w:pPr>
      <w:spacing w:before="480"/>
    </w:pPr>
    <w:rPr>
      <w:rFonts w:cs="Times New Roman"/>
      <w:b/>
      <w:bCs/>
      <w:color w:val="005293" w:themeColor="accent1"/>
      <w:kern w:val="0"/>
      <w:sz w:val="28"/>
      <w:szCs w:val="28"/>
      <w:lang w:val="en-US"/>
    </w:rPr>
  </w:style>
  <w:style w:type="paragraph" w:styleId="Bezriadkovania">
    <w:name w:val="No Spacing"/>
    <w:uiPriority w:val="1"/>
    <w:rsid w:val="00956541"/>
    <w:pPr>
      <w:jc w:val="both"/>
    </w:pPr>
    <w:rPr>
      <w:rFonts w:ascii="Arial" w:eastAsia="Times New Roman" w:hAnsi="Arial"/>
      <w:lang w:eastAsia="en-US"/>
    </w:rPr>
  </w:style>
  <w:style w:type="paragraph" w:styleId="Zoznamobrzkov">
    <w:name w:val="table of figures"/>
    <w:basedOn w:val="Normlny"/>
    <w:next w:val="Normlny"/>
    <w:uiPriority w:val="99"/>
    <w:unhideWhenUsed/>
    <w:rsid w:val="00926DE6"/>
    <w:pPr>
      <w:spacing w:after="0"/>
    </w:pPr>
  </w:style>
  <w:style w:type="paragraph" w:customStyle="1" w:styleId="zreportaddinfo">
    <w:name w:val="zreport addinfo"/>
    <w:basedOn w:val="Normlny"/>
    <w:uiPriority w:val="99"/>
    <w:semiHidden/>
    <w:rsid w:val="001C3785"/>
    <w:pPr>
      <w:framePr w:wrap="around" w:hAnchor="margin" w:xAlign="center" w:yAlign="bottom"/>
      <w:spacing w:after="0" w:line="240" w:lineRule="exact"/>
      <w:jc w:val="center"/>
    </w:pPr>
    <w:rPr>
      <w:rFonts w:eastAsia="Times New Roman"/>
      <w:noProof/>
      <w:lang w:val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C378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1C3785"/>
    <w:rPr>
      <w:rFonts w:ascii="Tahoma" w:hAnsi="Tahoma" w:cs="Tahoma"/>
      <w:sz w:val="16"/>
      <w:szCs w:val="16"/>
    </w:rPr>
  </w:style>
  <w:style w:type="character" w:styleId="PouitHypertextovPrepojenie">
    <w:name w:val="FollowedHyperlink"/>
    <w:semiHidden/>
    <w:unhideWhenUsed/>
    <w:rsid w:val="00CD6BCC"/>
    <w:rPr>
      <w:rFonts w:ascii="Soho Gothic Pro" w:hAnsi="Soho Gothic Pro"/>
      <w:color w:val="800080"/>
      <w:u w:val="single"/>
    </w:rPr>
  </w:style>
  <w:style w:type="character" w:styleId="Zstupntext">
    <w:name w:val="Placeholder Text"/>
    <w:basedOn w:val="Predvolenpsmoodseku"/>
    <w:uiPriority w:val="99"/>
    <w:semiHidden/>
    <w:rsid w:val="00235B7D"/>
    <w:rPr>
      <w:color w:val="808080"/>
    </w:rPr>
  </w:style>
  <w:style w:type="character" w:styleId="slostrany">
    <w:name w:val="page number"/>
    <w:basedOn w:val="Predvolenpsmoodseku"/>
    <w:uiPriority w:val="99"/>
    <w:semiHidden/>
    <w:unhideWhenUsed/>
    <w:rsid w:val="00726739"/>
  </w:style>
  <w:style w:type="paragraph" w:customStyle="1" w:styleId="BasicParagraph">
    <w:name w:val="[Basic Paragraph]"/>
    <w:basedOn w:val="Normlny"/>
    <w:uiPriority w:val="99"/>
    <w:rsid w:val="00A872F2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Cs w:val="24"/>
      <w:lang w:val="en-US"/>
    </w:rPr>
  </w:style>
  <w:style w:type="table" w:styleId="Svetlpodfarbeniezvraznenie1">
    <w:name w:val="Light Shading Accent 1"/>
    <w:basedOn w:val="Normlnatabuka"/>
    <w:uiPriority w:val="60"/>
    <w:rsid w:val="00AE70F7"/>
    <w:rPr>
      <w:color w:val="003D6E" w:themeColor="accent1" w:themeShade="BF"/>
    </w:rPr>
    <w:tblPr>
      <w:tblStyleRowBandSize w:val="1"/>
      <w:tblStyleColBandSize w:val="1"/>
      <w:tblBorders>
        <w:top w:val="single" w:sz="8" w:space="0" w:color="005293" w:themeColor="accent1"/>
        <w:bottom w:val="single" w:sz="8" w:space="0" w:color="00529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293" w:themeColor="accent1"/>
          <w:left w:val="nil"/>
          <w:bottom w:val="single" w:sz="8" w:space="0" w:color="00529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293" w:themeColor="accent1"/>
          <w:left w:val="nil"/>
          <w:bottom w:val="single" w:sz="8" w:space="0" w:color="00529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5D7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5D7FF" w:themeFill="accent1" w:themeFillTint="3F"/>
      </w:tcPr>
    </w:tblStylePr>
  </w:style>
  <w:style w:type="table" w:styleId="Svetlpodfarbeniezvraznenie2">
    <w:name w:val="Light Shading Accent 2"/>
    <w:basedOn w:val="Normlnatabuka"/>
    <w:uiPriority w:val="60"/>
    <w:rsid w:val="00AE70F7"/>
    <w:rPr>
      <w:color w:val="71BED4" w:themeColor="accent2" w:themeShade="BF"/>
    </w:rPr>
    <w:tblPr>
      <w:tblStyleRowBandSize w:val="1"/>
      <w:tblStyleColBandSize w:val="1"/>
      <w:tblBorders>
        <w:top w:val="single" w:sz="8" w:space="0" w:color="C6E5EE" w:themeColor="accent2"/>
        <w:bottom w:val="single" w:sz="8" w:space="0" w:color="C6E5EE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6E5EE" w:themeColor="accent2"/>
          <w:left w:val="nil"/>
          <w:bottom w:val="single" w:sz="8" w:space="0" w:color="C6E5EE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6E5EE" w:themeColor="accent2"/>
          <w:left w:val="nil"/>
          <w:bottom w:val="single" w:sz="8" w:space="0" w:color="C6E5EE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F8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0F8FA" w:themeFill="accent2" w:themeFillTint="3F"/>
      </w:tcPr>
    </w:tblStylePr>
  </w:style>
  <w:style w:type="table" w:styleId="Svetlzoznamzvraznenie1">
    <w:name w:val="Light List Accent 1"/>
    <w:basedOn w:val="Normlnatabuka"/>
    <w:uiPriority w:val="61"/>
    <w:rsid w:val="00AE70F7"/>
    <w:tblPr>
      <w:tblStyleRowBandSize w:val="1"/>
      <w:tblStyleColBandSize w:val="1"/>
      <w:tblBorders>
        <w:top w:val="single" w:sz="8" w:space="0" w:color="005293" w:themeColor="accent1"/>
        <w:left w:val="single" w:sz="8" w:space="0" w:color="005293" w:themeColor="accent1"/>
        <w:bottom w:val="single" w:sz="8" w:space="0" w:color="005293" w:themeColor="accent1"/>
        <w:right w:val="single" w:sz="8" w:space="0" w:color="005293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29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293" w:themeColor="accent1"/>
          <w:left w:val="single" w:sz="8" w:space="0" w:color="005293" w:themeColor="accent1"/>
          <w:bottom w:val="single" w:sz="8" w:space="0" w:color="005293" w:themeColor="accent1"/>
          <w:right w:val="single" w:sz="8" w:space="0" w:color="00529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293" w:themeColor="accent1"/>
          <w:left w:val="single" w:sz="8" w:space="0" w:color="005293" w:themeColor="accent1"/>
          <w:bottom w:val="single" w:sz="8" w:space="0" w:color="005293" w:themeColor="accent1"/>
          <w:right w:val="single" w:sz="8" w:space="0" w:color="005293" w:themeColor="accent1"/>
        </w:tcBorders>
      </w:tcPr>
    </w:tblStylePr>
    <w:tblStylePr w:type="band1Horz">
      <w:tblPr/>
      <w:tcPr>
        <w:tcBorders>
          <w:top w:val="single" w:sz="8" w:space="0" w:color="005293" w:themeColor="accent1"/>
          <w:left w:val="single" w:sz="8" w:space="0" w:color="005293" w:themeColor="accent1"/>
          <w:bottom w:val="single" w:sz="8" w:space="0" w:color="005293" w:themeColor="accent1"/>
          <w:right w:val="single" w:sz="8" w:space="0" w:color="005293" w:themeColor="accent1"/>
        </w:tcBorders>
      </w:tcPr>
    </w:tblStylePr>
  </w:style>
  <w:style w:type="character" w:styleId="Zvraznenie">
    <w:name w:val="Emphasis"/>
    <w:basedOn w:val="Predvolenpsmoodseku"/>
    <w:uiPriority w:val="99"/>
    <w:rsid w:val="0036490E"/>
    <w:rPr>
      <w:i/>
      <w:iCs/>
    </w:rPr>
  </w:style>
  <w:style w:type="paragraph" w:customStyle="1" w:styleId="ezdravieverziadokumentu">
    <w:name w:val="ezdravie_verzia_dokumentu"/>
    <w:basedOn w:val="ezdravienormal"/>
    <w:next w:val="ezdravienormal"/>
    <w:qFormat/>
    <w:rsid w:val="00950B61"/>
    <w:rPr>
      <w:color w:val="8B8D8E" w:themeColor="accent3"/>
      <w:sz w:val="16"/>
      <w:szCs w:val="16"/>
    </w:rPr>
  </w:style>
  <w:style w:type="character" w:customStyle="1" w:styleId="ezdraviepoznamka">
    <w:name w:val="ezdravie_poznamka"/>
    <w:basedOn w:val="Predvolenpsmoodseku"/>
    <w:uiPriority w:val="1"/>
    <w:qFormat/>
    <w:rsid w:val="00950B61"/>
    <w:rPr>
      <w:rFonts w:ascii="Soho Gothic Pro" w:eastAsia="Times New Roman" w:hAnsi="Soho Gothic Pro"/>
      <w:b w:val="0"/>
      <w:bCs/>
      <w:i/>
      <w:color w:val="auto"/>
      <w:sz w:val="20"/>
      <w:szCs w:val="20"/>
      <w:lang w:eastAsia="sk-SK"/>
    </w:rPr>
  </w:style>
  <w:style w:type="character" w:customStyle="1" w:styleId="ezdraviezvyraznenered">
    <w:name w:val="ezdravie_zvyraznene_red"/>
    <w:basedOn w:val="Predvolenpsmoodseku"/>
    <w:uiPriority w:val="1"/>
    <w:qFormat/>
    <w:rsid w:val="00950B61"/>
    <w:rPr>
      <w:rFonts w:ascii="Soho Gothic Pro" w:eastAsia="Times New Roman" w:hAnsi="Soho Gothic Pro"/>
      <w:b/>
      <w:bCs/>
      <w:color w:val="C60C30" w:themeColor="text2"/>
      <w:sz w:val="20"/>
      <w:szCs w:val="20"/>
      <w:lang w:eastAsia="sk-SK"/>
    </w:rPr>
  </w:style>
  <w:style w:type="character" w:customStyle="1" w:styleId="ezdraviezvyrazneneblue">
    <w:name w:val="ezdravie_zvyraznene_blue"/>
    <w:basedOn w:val="Predvolenpsmoodseku"/>
    <w:uiPriority w:val="1"/>
    <w:qFormat/>
    <w:rsid w:val="00950B61"/>
    <w:rPr>
      <w:rFonts w:ascii="Soho Gothic Pro" w:eastAsia="Times New Roman" w:hAnsi="Soho Gothic Pro"/>
      <w:b/>
      <w:bCs/>
      <w:color w:val="005293" w:themeColor="accent1"/>
      <w:sz w:val="20"/>
      <w:szCs w:val="20"/>
      <w:lang w:eastAsia="sk-SK"/>
    </w:rPr>
  </w:style>
  <w:style w:type="character" w:customStyle="1" w:styleId="ezdraviezvyrazneneblack">
    <w:name w:val="ezdravie_zvyraznene_black"/>
    <w:basedOn w:val="Predvolenpsmoodseku"/>
    <w:uiPriority w:val="1"/>
    <w:qFormat/>
    <w:rsid w:val="00950B61"/>
    <w:rPr>
      <w:rFonts w:ascii="Soho Gothic Pro" w:eastAsia="Times New Roman" w:hAnsi="Soho Gothic Pro"/>
      <w:b/>
      <w:bCs/>
      <w:color w:val="auto"/>
      <w:sz w:val="20"/>
      <w:szCs w:val="20"/>
      <w:lang w:eastAsia="sk-SK"/>
    </w:rPr>
  </w:style>
  <w:style w:type="paragraph" w:customStyle="1" w:styleId="ezdravienormal">
    <w:name w:val="ezdravie_normal"/>
    <w:qFormat/>
    <w:rsid w:val="00CD6BCC"/>
    <w:rPr>
      <w:szCs w:val="22"/>
      <w:lang w:eastAsia="en-US"/>
    </w:rPr>
  </w:style>
  <w:style w:type="paragraph" w:customStyle="1" w:styleId="ezdravieodrka1">
    <w:name w:val="ezdravie_odrážka 1"/>
    <w:basedOn w:val="ezdravienormal"/>
    <w:qFormat/>
    <w:rsid w:val="001B05C2"/>
    <w:pPr>
      <w:numPr>
        <w:numId w:val="7"/>
      </w:numPr>
    </w:pPr>
  </w:style>
  <w:style w:type="paragraph" w:customStyle="1" w:styleId="ezdravieodrka2">
    <w:name w:val="ezdravie_odrážka 2"/>
    <w:basedOn w:val="ezdravienormal"/>
    <w:qFormat/>
    <w:rsid w:val="00B73609"/>
    <w:pPr>
      <w:numPr>
        <w:numId w:val="8"/>
      </w:numPr>
    </w:pPr>
  </w:style>
  <w:style w:type="paragraph" w:customStyle="1" w:styleId="ezdravieodrka3">
    <w:name w:val="ezdravie_odrážka 3"/>
    <w:basedOn w:val="ezdravienormal"/>
    <w:qFormat/>
    <w:rsid w:val="00B73609"/>
    <w:pPr>
      <w:numPr>
        <w:numId w:val="9"/>
      </w:numPr>
    </w:pPr>
  </w:style>
  <w:style w:type="paragraph" w:customStyle="1" w:styleId="ezdravieodrka4">
    <w:name w:val="ezdravie_odrážka 4"/>
    <w:basedOn w:val="ezdravienormal"/>
    <w:qFormat/>
    <w:rsid w:val="00B73609"/>
    <w:pPr>
      <w:numPr>
        <w:numId w:val="10"/>
      </w:numPr>
    </w:pPr>
  </w:style>
  <w:style w:type="paragraph" w:customStyle="1" w:styleId="ezdravienadpis2">
    <w:name w:val="ezdravie_nadpis_2"/>
    <w:basedOn w:val="ezdravienormal"/>
    <w:next w:val="ezdravienormal"/>
    <w:qFormat/>
    <w:rsid w:val="00CD6BCC"/>
    <w:rPr>
      <w:color w:val="005293" w:themeColor="accent1"/>
      <w:sz w:val="32"/>
      <w:szCs w:val="32"/>
    </w:rPr>
  </w:style>
  <w:style w:type="paragraph" w:customStyle="1" w:styleId="ezdravienadpis1">
    <w:name w:val="ezdravie_nadpis_1"/>
    <w:basedOn w:val="ezdravienormal"/>
    <w:next w:val="ezdravienormal"/>
    <w:qFormat/>
    <w:rsid w:val="00CD6BCC"/>
    <w:rPr>
      <w:caps/>
      <w:color w:val="005293" w:themeColor="accent1"/>
      <w:sz w:val="36"/>
      <w:szCs w:val="36"/>
    </w:rPr>
  </w:style>
  <w:style w:type="paragraph" w:customStyle="1" w:styleId="ezdravienadpis3">
    <w:name w:val="ezdravie_nadpis_3"/>
    <w:basedOn w:val="ezdravienormal"/>
    <w:next w:val="ezdravienormal"/>
    <w:qFormat/>
    <w:rsid w:val="00CA47A5"/>
    <w:rPr>
      <w:color w:val="005293" w:themeColor="accent1"/>
      <w:sz w:val="28"/>
    </w:rPr>
  </w:style>
  <w:style w:type="paragraph" w:customStyle="1" w:styleId="ezdravienadpis4">
    <w:name w:val="ezdravie_nadpis_4"/>
    <w:basedOn w:val="ezdravienormal"/>
    <w:next w:val="ezdravienormal"/>
    <w:qFormat/>
    <w:rsid w:val="00CA47A5"/>
    <w:rPr>
      <w:color w:val="005293" w:themeColor="accent1"/>
      <w:sz w:val="24"/>
    </w:rPr>
  </w:style>
  <w:style w:type="paragraph" w:customStyle="1" w:styleId="ezdravienadpis1cislovany">
    <w:name w:val="ezdravie_nadpis_1_cislovany"/>
    <w:basedOn w:val="ezdravienormal"/>
    <w:next w:val="ezdravienormal"/>
    <w:qFormat/>
    <w:rsid w:val="00E86F87"/>
    <w:pPr>
      <w:numPr>
        <w:numId w:val="11"/>
      </w:numPr>
      <w:outlineLvl w:val="0"/>
    </w:pPr>
    <w:rPr>
      <w:caps/>
      <w:color w:val="005293" w:themeColor="accent1"/>
      <w:sz w:val="36"/>
      <w:szCs w:val="36"/>
    </w:rPr>
  </w:style>
  <w:style w:type="paragraph" w:customStyle="1" w:styleId="ezdravieobrazok">
    <w:name w:val="ezdravie_obrazok"/>
    <w:basedOn w:val="ezdravienormal"/>
    <w:next w:val="ezdravienormal"/>
    <w:qFormat/>
    <w:rsid w:val="00CD6BCC"/>
    <w:pPr>
      <w:jc w:val="center"/>
    </w:pPr>
    <w:rPr>
      <w:sz w:val="16"/>
    </w:rPr>
  </w:style>
  <w:style w:type="paragraph" w:customStyle="1" w:styleId="Nazovdokumentu">
    <w:name w:val="Nazov_dokumentu"/>
    <w:basedOn w:val="ezdravienadpis1"/>
    <w:qFormat/>
    <w:rsid w:val="00652695"/>
    <w:pPr>
      <w:jc w:val="center"/>
    </w:pPr>
    <w:rPr>
      <w:sz w:val="44"/>
    </w:rPr>
  </w:style>
  <w:style w:type="paragraph" w:customStyle="1" w:styleId="datum">
    <w:name w:val="datum"/>
    <w:basedOn w:val="Nazovdokumentu"/>
    <w:qFormat/>
    <w:rsid w:val="00862C00"/>
    <w:rPr>
      <w:sz w:val="28"/>
    </w:rPr>
  </w:style>
  <w:style w:type="table" w:customStyle="1" w:styleId="ezdravietabulka3">
    <w:name w:val="ezdravie_tabulka_3"/>
    <w:basedOn w:val="Normlnatabuka"/>
    <w:uiPriority w:val="99"/>
    <w:rsid w:val="002B0176"/>
    <w:pPr>
      <w:jc w:val="center"/>
    </w:pPr>
    <w:tblPr>
      <w:tblBorders>
        <w:top w:val="single" w:sz="4" w:space="0" w:color="005293" w:themeColor="accent1"/>
        <w:left w:val="single" w:sz="4" w:space="0" w:color="005293" w:themeColor="accent1"/>
        <w:bottom w:val="single" w:sz="4" w:space="0" w:color="005293" w:themeColor="accent1"/>
        <w:right w:val="single" w:sz="4" w:space="0" w:color="005293" w:themeColor="accent1"/>
        <w:insideH w:val="single" w:sz="4" w:space="0" w:color="005293" w:themeColor="accent1"/>
        <w:insideV w:val="single" w:sz="4" w:space="0" w:color="005293" w:themeColor="accent1"/>
      </w:tblBorders>
    </w:tblPr>
    <w:tblStylePr w:type="firstRow">
      <w:pPr>
        <w:jc w:val="center"/>
      </w:pPr>
      <w:rPr>
        <w:rFonts w:ascii="Arial Black" w:hAnsi="Arial Black"/>
        <w:b/>
        <w:color w:val="FFFFFF" w:themeColor="background1"/>
        <w:sz w:val="20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single" w:sz="4" w:space="0" w:color="C6E5EE" w:themeColor="accent2"/>
          <w:tl2br w:val="nil"/>
          <w:tr2bl w:val="nil"/>
        </w:tcBorders>
        <w:shd w:val="clear" w:color="auto" w:fill="005293" w:themeFill="accent1"/>
        <w:vAlign w:val="center"/>
      </w:tcPr>
    </w:tblStylePr>
    <w:tblStylePr w:type="firstCol">
      <w:pPr>
        <w:jc w:val="left"/>
      </w:pPr>
      <w:rPr>
        <w:b/>
        <w:color w:val="FFFFFF" w:themeColor="background1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nil"/>
          <w:tl2br w:val="nil"/>
          <w:tr2bl w:val="nil"/>
        </w:tcBorders>
        <w:shd w:val="clear" w:color="auto" w:fill="005293" w:themeFill="accent1"/>
      </w:tcPr>
    </w:tblStylePr>
  </w:style>
  <w:style w:type="paragraph" w:customStyle="1" w:styleId="ezdravieodrazkacislovana">
    <w:name w:val="ezdravie_odrazka_cislovana"/>
    <w:basedOn w:val="ezdravienormal"/>
    <w:qFormat/>
    <w:rsid w:val="00704232"/>
    <w:pPr>
      <w:numPr>
        <w:numId w:val="36"/>
      </w:numPr>
      <w:outlineLvl w:val="0"/>
    </w:pPr>
  </w:style>
  <w:style w:type="paragraph" w:customStyle="1" w:styleId="ezdravienadpis2cislovany">
    <w:name w:val="ezdravie_nadpis_2_cislovany"/>
    <w:basedOn w:val="ezdravienadpis1cislovany"/>
    <w:next w:val="ezdravienormal"/>
    <w:qFormat/>
    <w:rsid w:val="00E86F87"/>
    <w:pPr>
      <w:numPr>
        <w:ilvl w:val="1"/>
      </w:numPr>
      <w:outlineLvl w:val="1"/>
    </w:pPr>
    <w:rPr>
      <w:sz w:val="32"/>
    </w:rPr>
  </w:style>
  <w:style w:type="paragraph" w:customStyle="1" w:styleId="ezdravieTOCnadpis">
    <w:name w:val="ezdravie_TOC nadpis"/>
    <w:basedOn w:val="ezdravienormal"/>
    <w:next w:val="ezdravienormal"/>
    <w:qFormat/>
    <w:rsid w:val="003A75CE"/>
    <w:rPr>
      <w:b/>
      <w:color w:val="005293" w:themeColor="accent1"/>
      <w:sz w:val="28"/>
    </w:rPr>
  </w:style>
  <w:style w:type="paragraph" w:customStyle="1" w:styleId="ezdravienadpis3cislovany">
    <w:name w:val="ezdravie_nadpis_3_cislovany"/>
    <w:basedOn w:val="ezdravienadpis1cislovany"/>
    <w:next w:val="ezdravienormal"/>
    <w:qFormat/>
    <w:rsid w:val="00E86F87"/>
    <w:pPr>
      <w:numPr>
        <w:ilvl w:val="2"/>
      </w:numPr>
      <w:outlineLvl w:val="2"/>
    </w:pPr>
    <w:rPr>
      <w:sz w:val="28"/>
    </w:rPr>
  </w:style>
  <w:style w:type="paragraph" w:customStyle="1" w:styleId="ezdravienadpis4cislovany">
    <w:name w:val="ezdravie_nadpis_4_cislovany"/>
    <w:basedOn w:val="ezdravienormal"/>
    <w:next w:val="ezdravienormal"/>
    <w:qFormat/>
    <w:rsid w:val="00E86F87"/>
    <w:pPr>
      <w:numPr>
        <w:ilvl w:val="3"/>
        <w:numId w:val="11"/>
      </w:numPr>
      <w:outlineLvl w:val="3"/>
    </w:pPr>
    <w:rPr>
      <w:color w:val="005293" w:themeColor="accent1"/>
      <w:sz w:val="24"/>
    </w:rPr>
  </w:style>
  <w:style w:type="paragraph" w:customStyle="1" w:styleId="ezdravienadpis5cislovany">
    <w:name w:val="ezdravie_nadpis_5_cislovany"/>
    <w:basedOn w:val="ezdravienormal"/>
    <w:next w:val="ezdravienormal"/>
    <w:qFormat/>
    <w:rsid w:val="00E86F87"/>
    <w:pPr>
      <w:numPr>
        <w:ilvl w:val="4"/>
        <w:numId w:val="11"/>
      </w:numPr>
      <w:outlineLvl w:val="4"/>
    </w:pPr>
    <w:rPr>
      <w:color w:val="005293" w:themeColor="accent1"/>
    </w:rPr>
  </w:style>
  <w:style w:type="paragraph" w:customStyle="1" w:styleId="ezdravienadpis6cislovany">
    <w:name w:val="ezdravie_nadpis_6_cislovany"/>
    <w:basedOn w:val="ezdravienormal"/>
    <w:next w:val="ezdravienormal"/>
    <w:qFormat/>
    <w:rsid w:val="00E86F87"/>
    <w:pPr>
      <w:numPr>
        <w:ilvl w:val="5"/>
        <w:numId w:val="11"/>
      </w:numPr>
      <w:outlineLvl w:val="5"/>
    </w:pPr>
    <w:rPr>
      <w:i/>
      <w:color w:val="005293" w:themeColor="accent1"/>
    </w:rPr>
  </w:style>
  <w:style w:type="paragraph" w:customStyle="1" w:styleId="ezdravienadpis5">
    <w:name w:val="ezdravie_nadpis_5"/>
    <w:basedOn w:val="ezdravienormal"/>
    <w:next w:val="ezdravienormal"/>
    <w:qFormat/>
    <w:rsid w:val="00901B2D"/>
    <w:rPr>
      <w:color w:val="005293" w:themeColor="accent1"/>
    </w:rPr>
  </w:style>
  <w:style w:type="paragraph" w:customStyle="1" w:styleId="ezdravienadpis6">
    <w:name w:val="ezdravie_nadpis_6"/>
    <w:basedOn w:val="ezdravienormal"/>
    <w:next w:val="ezdravienormal"/>
    <w:qFormat/>
    <w:rsid w:val="00901B2D"/>
    <w:rPr>
      <w:i/>
      <w:color w:val="005293" w:themeColor="accent1"/>
    </w:rPr>
  </w:style>
  <w:style w:type="paragraph" w:customStyle="1" w:styleId="ezdraviepaticka">
    <w:name w:val="ezdravie_paticka"/>
    <w:basedOn w:val="ezdravienormal"/>
    <w:qFormat/>
    <w:rsid w:val="00950B61"/>
    <w:pPr>
      <w:jc w:val="right"/>
    </w:pPr>
    <w:rPr>
      <w:sz w:val="16"/>
      <w:szCs w:val="16"/>
    </w:rPr>
  </w:style>
  <w:style w:type="paragraph" w:customStyle="1" w:styleId="ezdravieodrazkaabecedna">
    <w:name w:val="ezdravie_odrazka_abecedna"/>
    <w:basedOn w:val="ezdravieodrazkacislovana"/>
    <w:qFormat/>
    <w:rsid w:val="00CC6710"/>
    <w:pPr>
      <w:numPr>
        <w:numId w:val="34"/>
      </w:numPr>
      <w:tabs>
        <w:tab w:val="num" w:pos="360"/>
      </w:tabs>
      <w:ind w:left="714" w:hanging="357"/>
      <w:outlineLvl w:val="9"/>
    </w:pPr>
  </w:style>
  <w:style w:type="table" w:customStyle="1" w:styleId="ezdravietabulka1">
    <w:name w:val="ezdravie_tabulka_1"/>
    <w:basedOn w:val="Normlnatabuka"/>
    <w:uiPriority w:val="99"/>
    <w:rsid w:val="00134BAC"/>
    <w:pPr>
      <w:jc w:val="center"/>
    </w:pPr>
    <w:tblPr>
      <w:tblBorders>
        <w:top w:val="single" w:sz="4" w:space="0" w:color="005293" w:themeColor="accent1"/>
        <w:left w:val="single" w:sz="4" w:space="0" w:color="005293" w:themeColor="accent1"/>
        <w:bottom w:val="single" w:sz="4" w:space="0" w:color="005293" w:themeColor="accent1"/>
        <w:right w:val="single" w:sz="4" w:space="0" w:color="005293" w:themeColor="accent1"/>
        <w:insideH w:val="single" w:sz="4" w:space="0" w:color="005293" w:themeColor="accent1"/>
        <w:insideV w:val="single" w:sz="4" w:space="0" w:color="005293" w:themeColor="accent1"/>
      </w:tblBorders>
    </w:tblPr>
    <w:tblStylePr w:type="firstRow">
      <w:pPr>
        <w:jc w:val="center"/>
      </w:pPr>
      <w:rPr>
        <w:rFonts w:ascii="Arial Black" w:hAnsi="Arial Black"/>
        <w:b/>
        <w:color w:val="FFFFFF" w:themeColor="background1"/>
        <w:sz w:val="20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single" w:sz="4" w:space="0" w:color="C6E5EE" w:themeColor="accent2"/>
          <w:tl2br w:val="nil"/>
          <w:tr2bl w:val="nil"/>
        </w:tcBorders>
        <w:shd w:val="clear" w:color="auto" w:fill="005293" w:themeFill="accent1"/>
        <w:vAlign w:val="center"/>
      </w:tcPr>
    </w:tblStylePr>
  </w:style>
  <w:style w:type="table" w:customStyle="1" w:styleId="ezdravietabulka2">
    <w:name w:val="ezdravie_tabulka_2"/>
    <w:basedOn w:val="Normlnatabuka"/>
    <w:uiPriority w:val="99"/>
    <w:rsid w:val="005E698B"/>
    <w:pPr>
      <w:jc w:val="center"/>
    </w:pPr>
    <w:tblPr>
      <w:tblBorders>
        <w:top w:val="single" w:sz="4" w:space="0" w:color="005293" w:themeColor="accent1"/>
        <w:left w:val="single" w:sz="4" w:space="0" w:color="005293" w:themeColor="accent1"/>
        <w:bottom w:val="single" w:sz="4" w:space="0" w:color="005293" w:themeColor="accent1"/>
        <w:right w:val="single" w:sz="4" w:space="0" w:color="005293" w:themeColor="accent1"/>
        <w:insideH w:val="single" w:sz="4" w:space="0" w:color="005293" w:themeColor="accent1"/>
        <w:insideV w:val="single" w:sz="4" w:space="0" w:color="005293" w:themeColor="accent1"/>
      </w:tblBorders>
    </w:tblPr>
    <w:tblStylePr w:type="firstCol">
      <w:pPr>
        <w:jc w:val="left"/>
      </w:pPr>
      <w:rPr>
        <w:b/>
        <w:color w:val="FFFFFF" w:themeColor="background1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nil"/>
          <w:tl2br w:val="nil"/>
          <w:tr2bl w:val="nil"/>
        </w:tcBorders>
        <w:shd w:val="clear" w:color="auto" w:fill="005293" w:themeFill="accent1"/>
      </w:tcPr>
    </w:tblStylePr>
  </w:style>
  <w:style w:type="paragraph" w:customStyle="1" w:styleId="TableNormalPara">
    <w:name w:val="Table Normal Para"/>
    <w:basedOn w:val="Normlny"/>
    <w:link w:val="Normlnatabuka"/>
    <w:uiPriority w:val="99"/>
    <w:rsid w:val="00134BAC"/>
  </w:style>
  <w:style w:type="character" w:customStyle="1" w:styleId="ezdraviehyperlink">
    <w:name w:val="ezdravie_hyperlink"/>
    <w:basedOn w:val="ezdraviezvyrazneneblue"/>
    <w:uiPriority w:val="1"/>
    <w:qFormat/>
    <w:rsid w:val="005B5A8E"/>
    <w:rPr>
      <w:rFonts w:ascii="Soho Gothic Pro" w:eastAsia="Times New Roman" w:hAnsi="Soho Gothic Pro"/>
      <w:b/>
      <w:bCs/>
      <w:color w:val="005293" w:themeColor="accent1"/>
      <w:sz w:val="20"/>
      <w:szCs w:val="20"/>
      <w:u w:val="single"/>
      <w:lang w:eastAsia="sk-SK"/>
    </w:rPr>
  </w:style>
  <w:style w:type="paragraph" w:customStyle="1" w:styleId="ezdraviefootnote">
    <w:name w:val="ezdravie_footnote"/>
    <w:basedOn w:val="ezdravienormal"/>
    <w:qFormat/>
    <w:rsid w:val="000C307C"/>
    <w:rPr>
      <w:sz w:val="16"/>
    </w:rPr>
  </w:style>
  <w:style w:type="paragraph" w:customStyle="1" w:styleId="ezdravieTOC3">
    <w:name w:val="ezdravie_TOC 3"/>
    <w:basedOn w:val="ezdravienormal"/>
    <w:next w:val="ezdravienormal"/>
    <w:qFormat/>
    <w:rsid w:val="003A75CE"/>
    <w:pPr>
      <w:ind w:left="454"/>
    </w:pPr>
  </w:style>
  <w:style w:type="paragraph" w:customStyle="1" w:styleId="ezdravieTOC4">
    <w:name w:val="ezdravie_TOC 4"/>
    <w:basedOn w:val="ezdravienormal"/>
    <w:next w:val="ezdravienormal"/>
    <w:qFormat/>
    <w:rsid w:val="003A75CE"/>
    <w:pPr>
      <w:ind w:left="680"/>
    </w:pPr>
  </w:style>
  <w:style w:type="paragraph" w:customStyle="1" w:styleId="ezdravieTOC5">
    <w:name w:val="ezdravie_TOC 5"/>
    <w:basedOn w:val="ezdravienormal"/>
    <w:next w:val="ezdravienormal"/>
    <w:qFormat/>
    <w:rsid w:val="003A75CE"/>
    <w:pPr>
      <w:ind w:left="907"/>
    </w:pPr>
  </w:style>
  <w:style w:type="paragraph" w:customStyle="1" w:styleId="ezdravieTOC6">
    <w:name w:val="ezdravie_TOC 6"/>
    <w:basedOn w:val="ezdravienormal"/>
    <w:next w:val="ezdravienormal"/>
    <w:qFormat/>
    <w:rsid w:val="003A75CE"/>
    <w:pPr>
      <w:ind w:left="1134"/>
    </w:pPr>
  </w:style>
  <w:style w:type="paragraph" w:customStyle="1" w:styleId="ESONormal">
    <w:name w:val="ESO_Normal"/>
    <w:basedOn w:val="Normlny"/>
    <w:link w:val="ESONormalChar"/>
    <w:rsid w:val="00CE3996"/>
    <w:pPr>
      <w:spacing w:after="120" w:line="259" w:lineRule="auto"/>
      <w:jc w:val="both"/>
    </w:pPr>
    <w:rPr>
      <w:rFonts w:ascii="Arial" w:eastAsia="Times New Roman" w:hAnsi="Arial" w:cs="Times New Roman"/>
      <w:kern w:val="0"/>
      <w:lang w:eastAsia="en-US"/>
    </w:rPr>
  </w:style>
  <w:style w:type="character" w:customStyle="1" w:styleId="ESONormalChar">
    <w:name w:val="ESO_Normal Char"/>
    <w:link w:val="ESONormal"/>
    <w:locked/>
    <w:rsid w:val="00CE3996"/>
    <w:rPr>
      <w:rFonts w:ascii="Arial" w:eastAsia="Times New Roman" w:hAnsi="Arial" w:cs="Times New Roman"/>
      <w:kern w:val="0"/>
      <w:lang w:eastAsia="en-US"/>
    </w:rPr>
  </w:style>
  <w:style w:type="character" w:styleId="Odkaznakomentr">
    <w:name w:val="annotation reference"/>
    <w:basedOn w:val="Predvolenpsmoodseku"/>
    <w:uiPriority w:val="99"/>
    <w:semiHidden/>
    <w:unhideWhenUsed/>
    <w:rsid w:val="00054DE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054DEC"/>
    <w:pPr>
      <w:spacing w:line="240" w:lineRule="auto"/>
    </w:p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054DEC"/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54DE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54DEC"/>
    <w:rPr>
      <w:b/>
      <w:bCs/>
    </w:rPr>
  </w:style>
  <w:style w:type="character" w:customStyle="1" w:styleId="OdsekzoznamuChar">
    <w:name w:val="Odsek zoznamu Char"/>
    <w:aliases w:val="body Char,Odsek zoznamu2 Char,Odsek Char,Odsek zoznamu1 Char,numbered list Char,OBC Bullet Char,Normal 1 Char,Task Body Char,Viñetas (Inicio Parrafo) Char,Paragrafo elenco Char,3 Txt tabla Char,Zerrenda-paragrafoa Char,Dot pt Char"/>
    <w:basedOn w:val="Predvolenpsmoodseku"/>
    <w:link w:val="Odsekzoznamu"/>
    <w:uiPriority w:val="34"/>
    <w:locked/>
    <w:rsid w:val="004D026C"/>
    <w:rPr>
      <w:szCs w:val="24"/>
    </w:rPr>
  </w:style>
  <w:style w:type="character" w:customStyle="1" w:styleId="normaltextrun">
    <w:name w:val="normaltextrun"/>
    <w:basedOn w:val="Predvolenpsmoodseku"/>
    <w:rsid w:val="007326F0"/>
  </w:style>
  <w:style w:type="character" w:customStyle="1" w:styleId="spellingerror">
    <w:name w:val="spellingerror"/>
    <w:basedOn w:val="Predvolenpsmoodseku"/>
    <w:rsid w:val="007326F0"/>
  </w:style>
  <w:style w:type="character" w:customStyle="1" w:styleId="eop">
    <w:name w:val="eop"/>
    <w:basedOn w:val="Predvolenpsmoodseku"/>
    <w:rsid w:val="007326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540209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12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254690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132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308364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02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44477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464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4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a%20Simova\AppData\Local\Microsoft\Windows\Temporary%20Internet%20Files\Content.Outlook\8D3WM2MA\eSO1_SB_Projektovy_dokument_20111012_2%200.dotx" TargetMode="External"/></Relationships>
</file>

<file path=word/theme/theme1.xml><?xml version="1.0" encoding="utf-8"?>
<a:theme xmlns:a="http://schemas.openxmlformats.org/drawingml/2006/main" name="ezdravie">
  <a:themeElements>
    <a:clrScheme name="ezdravie 1">
      <a:dk1>
        <a:sysClr val="windowText" lastClr="000000"/>
      </a:dk1>
      <a:lt1>
        <a:sysClr val="window" lastClr="FFFFFF"/>
      </a:lt1>
      <a:dk2>
        <a:srgbClr val="C60C30"/>
      </a:dk2>
      <a:lt2>
        <a:srgbClr val="FFD3D8"/>
      </a:lt2>
      <a:accent1>
        <a:srgbClr val="005293"/>
      </a:accent1>
      <a:accent2>
        <a:srgbClr val="C6E5EE"/>
      </a:accent2>
      <a:accent3>
        <a:srgbClr val="8B8D8E"/>
      </a:accent3>
      <a:accent4>
        <a:srgbClr val="E5E8E9"/>
      </a:accent4>
      <a:accent5>
        <a:srgbClr val="009B9B"/>
      </a:accent5>
      <a:accent6>
        <a:srgbClr val="CAF4E4"/>
      </a:accent6>
      <a:hlink>
        <a:srgbClr val="005293"/>
      </a:hlink>
      <a:folHlink>
        <a:srgbClr val="009B9B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D2A7BE22416AB40B9FD33B1D5168A4B" ma:contentTypeVersion="1" ma:contentTypeDescription="Umožňuje vytvoriť nový dokument." ma:contentTypeScope="" ma:versionID="c57b728f999e3e33b0d0683fe0599ce7">
  <xsd:schema xmlns:xsd="http://www.w3.org/2001/XMLSchema" xmlns:p="http://schemas.microsoft.com/office/2006/metadata/properties" targetNamespace="http://schemas.microsoft.com/office/2006/metadata/properties" ma:root="true" ma:fieldsID="11b4a447ac6355810685471cdfce56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áz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72773-6FF0-4C01-BF70-CD3BE65817BA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96967B5-A0DD-4F17-A67B-2B6916EA2E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76733624-5E17-48F6-A6EC-86F9860802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2EBAC2-9164-4509-A686-F7553C119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eSO1_SB_Projektovy_dokument_20111012_2 0</Template>
  <TotalTime>0</TotalTime>
  <Pages>2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2024-06-03T14:51:00Z</dcterms:created>
  <dcterms:modified xsi:type="dcterms:W3CDTF">2024-08-02T08:19:00Z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0x010100CD2A7BE22416AB40B9FD33B1D5168A4B</vt:lpwstr>
  </property>
  <property fmtid="{D5CDD505-2E9C-101B-9397-08002B2CF9AE}" pid="3" name="GrammarlyDocumentId">
    <vt:lpwstr>05bc0c807ae23a0f14777634c8ef477c042de6aa3522077989379397a4fcbb11</vt:lpwstr>
  </property>
</Properties>
</file>